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8D4113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8D4113">
        <w:rPr>
          <w:sz w:val="28"/>
          <w:szCs w:val="28"/>
        </w:rPr>
        <w:t>760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E16FB5" w:rsidRPr="00413C0C" w:rsidRDefault="00E16FB5" w:rsidP="007E3B57">
      <w:pPr>
        <w:jc w:val="center"/>
        <w:rPr>
          <w:kern w:val="2"/>
          <w:sz w:val="16"/>
          <w:szCs w:val="16"/>
        </w:rPr>
      </w:pP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b/>
          <w:kern w:val="2"/>
          <w:sz w:val="28"/>
          <w:szCs w:val="28"/>
        </w:rPr>
      </w:pPr>
      <w:r w:rsidRPr="00231A09">
        <w:rPr>
          <w:b/>
          <w:kern w:val="2"/>
          <w:sz w:val="28"/>
          <w:szCs w:val="28"/>
        </w:rPr>
        <w:t>Об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утверждении</w:t>
      </w:r>
      <w:r w:rsidR="007E3B57" w:rsidRPr="00231A09">
        <w:rPr>
          <w:b/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b/>
          <w:kern w:val="2"/>
          <w:sz w:val="28"/>
          <w:szCs w:val="28"/>
        </w:rPr>
      </w:pPr>
      <w:r w:rsidRPr="00231A09">
        <w:rPr>
          <w:b/>
          <w:kern w:val="2"/>
          <w:sz w:val="28"/>
          <w:szCs w:val="28"/>
        </w:rPr>
        <w:t>государственной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программы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Ростовской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области</w:t>
      </w:r>
      <w:r w:rsidR="007E3B57" w:rsidRPr="00231A09">
        <w:rPr>
          <w:b/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b/>
          <w:kern w:val="2"/>
          <w:sz w:val="28"/>
          <w:szCs w:val="28"/>
        </w:rPr>
      </w:pPr>
      <w:r w:rsidRPr="00231A09">
        <w:rPr>
          <w:b/>
          <w:kern w:val="2"/>
          <w:sz w:val="28"/>
          <w:szCs w:val="28"/>
        </w:rPr>
        <w:t>«</w:t>
      </w:r>
      <w:proofErr w:type="spellStart"/>
      <w:r w:rsidRPr="00231A09">
        <w:rPr>
          <w:b/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и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развитие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промышленности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и</w:t>
      </w:r>
      <w:r w:rsidR="007E3B57" w:rsidRPr="00231A09">
        <w:rPr>
          <w:b/>
          <w:kern w:val="2"/>
          <w:sz w:val="28"/>
          <w:szCs w:val="28"/>
        </w:rPr>
        <w:t xml:space="preserve"> </w:t>
      </w:r>
      <w:r w:rsidRPr="00231A09">
        <w:rPr>
          <w:b/>
          <w:kern w:val="2"/>
          <w:sz w:val="28"/>
          <w:szCs w:val="28"/>
        </w:rPr>
        <w:t>энергетики»</w:t>
      </w:r>
    </w:p>
    <w:p w:rsidR="00E16FB5" w:rsidRPr="00413C0C" w:rsidRDefault="00E16FB5" w:rsidP="007E3B57">
      <w:pPr>
        <w:jc w:val="center"/>
        <w:rPr>
          <w:b/>
          <w:kern w:val="2"/>
          <w:sz w:val="16"/>
          <w:szCs w:val="16"/>
        </w:rPr>
      </w:pP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1A0FC7">
      <w:pPr>
        <w:ind w:firstLine="709"/>
        <w:jc w:val="both"/>
        <w:rPr>
          <w:b/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555D15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10.01.2018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разработки,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оценки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области»,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распоряжением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09.08.2018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436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Перечня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="00231A09">
        <w:rPr>
          <w:kern w:val="2"/>
          <w:sz w:val="28"/>
          <w:szCs w:val="28"/>
        </w:rPr>
        <w:t xml:space="preserve"> </w:t>
      </w:r>
      <w:r w:rsidRPr="00231A09">
        <w:rPr>
          <w:rFonts w:ascii="Times New Roman Полужирный" w:hAnsi="Times New Roman Полужирный"/>
          <w:b/>
          <w:spacing w:val="60"/>
          <w:kern w:val="2"/>
          <w:sz w:val="28"/>
          <w:szCs w:val="28"/>
        </w:rPr>
        <w:t>постановляе</w:t>
      </w:r>
      <w:r w:rsidRPr="00231A09">
        <w:rPr>
          <w:b/>
          <w:kern w:val="2"/>
          <w:sz w:val="28"/>
          <w:szCs w:val="28"/>
        </w:rPr>
        <w:t>т: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1.</w:t>
      </w:r>
      <w:r w:rsidR="00555D15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Утвердить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согласно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2.</w:t>
      </w:r>
      <w:r w:rsidR="00555D15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Признать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утратившими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силу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Перечню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согласно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3.</w:t>
      </w:r>
      <w:r w:rsidR="00555D15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Настоящее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вступает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силу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дня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официального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опубликования,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ранее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января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2019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г.,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распространяется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555D15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правоотношения,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начиная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2019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плановый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период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годов.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</w:t>
      </w:r>
      <w:r w:rsidR="00555D15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Контроль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настоящего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возложить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555D15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министра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Тихонова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М.М.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875BA6" w:rsidRDefault="00875BA6" w:rsidP="00875BA6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875BA6" w:rsidRDefault="00875BA6" w:rsidP="00875BA6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Голубев</w:t>
      </w:r>
    </w:p>
    <w:p w:rsidR="00E16FB5" w:rsidRDefault="00E16FB5" w:rsidP="007E3B57">
      <w:pPr>
        <w:jc w:val="both"/>
        <w:rPr>
          <w:kern w:val="2"/>
          <w:sz w:val="28"/>
          <w:szCs w:val="28"/>
        </w:rPr>
      </w:pPr>
    </w:p>
    <w:p w:rsidR="005B3237" w:rsidRPr="00231A09" w:rsidRDefault="005B3237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вносит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министерство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413C0C" w:rsidRDefault="00E16FB5" w:rsidP="005B3237">
      <w:pPr>
        <w:pageBreakBefore/>
        <w:ind w:left="623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lastRenderedPageBreak/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</w:t>
      </w:r>
    </w:p>
    <w:p w:rsidR="00E16FB5" w:rsidRPr="00231A09" w:rsidRDefault="00E16FB5" w:rsidP="00413C0C">
      <w:pPr>
        <w:ind w:left="623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постановлению</w:t>
      </w:r>
    </w:p>
    <w:p w:rsidR="00E16FB5" w:rsidRPr="00231A09" w:rsidRDefault="00E16FB5" w:rsidP="00413C0C">
      <w:pPr>
        <w:ind w:left="623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Правительства</w:t>
      </w:r>
    </w:p>
    <w:p w:rsidR="00E16FB5" w:rsidRPr="00231A09" w:rsidRDefault="00E16FB5" w:rsidP="00413C0C">
      <w:pPr>
        <w:ind w:left="623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875BA6" w:rsidRPr="000F3274" w:rsidRDefault="00875BA6" w:rsidP="00875BA6">
      <w:pPr>
        <w:ind w:left="6237"/>
        <w:jc w:val="center"/>
        <w:rPr>
          <w:sz w:val="28"/>
        </w:rPr>
      </w:pPr>
      <w:r w:rsidRPr="000F3274">
        <w:rPr>
          <w:sz w:val="28"/>
        </w:rPr>
        <w:t xml:space="preserve">от </w:t>
      </w:r>
      <w:r w:rsidR="008D4113">
        <w:rPr>
          <w:sz w:val="28"/>
        </w:rPr>
        <w:t>29.11.2018</w:t>
      </w:r>
      <w:r w:rsidRPr="000F3274">
        <w:rPr>
          <w:sz w:val="28"/>
        </w:rPr>
        <w:t xml:space="preserve"> № </w:t>
      </w:r>
      <w:r w:rsidR="008D4113">
        <w:rPr>
          <w:sz w:val="28"/>
        </w:rPr>
        <w:t>760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ГОСУДАРСТВЕННАЯ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ПРОГРАММА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Паспорт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21"/>
        <w:gridCol w:w="355"/>
        <w:gridCol w:w="6632"/>
        <w:gridCol w:w="29"/>
      </w:tblGrid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Наименование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государственная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Энергоэффективность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также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государственная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программа)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Ответственный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исполнитель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Соисполнители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Участники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Правительство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жилищно-коммунального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хозяйства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здравоохранения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культуры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профессионального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труда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социального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физической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культуре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спорту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информационных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технологий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связи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природных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ресурсов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экологии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сельского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хозяйства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продовольствия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строительства,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архитектуры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территориального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транспорта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департамент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делам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казачества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кадетских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учебных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заведений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департамент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мировых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судей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департамент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предупреждению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ликвидации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чрезвычайных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ситуаций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департамент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потребительского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рынка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комитет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молодежной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политике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комитет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охране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культурного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наследия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комитет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управлению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архивным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делом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управление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службы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занятости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управление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ветеринарии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органы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самоуправления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случае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принятия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решений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самоуправления);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некоммерческая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«Региональный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фонд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области»;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промышленные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угледобывающие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организации,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поставку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газомоторного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топлива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государственные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FA2EB0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организации,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снабжение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водой,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природным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газом,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тепловой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передачу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поставщики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эклектической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="006E1ADC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генерирующие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компании)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7E3B57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«Энергосбережение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повышение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энергетической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эффективности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в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государственных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муниципальных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учреждениях».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конкурентоспособности».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модернизация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включая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уличного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освещения».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газотранспортной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системы».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«Расширение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энергии».</w:t>
            </w:r>
          </w:p>
          <w:p w:rsidR="00E16FB5" w:rsidRPr="00231A09" w:rsidRDefault="007E3B57" w:rsidP="00542E7F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«Обеспечение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реализации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государственной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программы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Ростовской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области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«</w:t>
            </w:r>
            <w:proofErr w:type="spellStart"/>
            <w:r w:rsidR="00E16FB5" w:rsidRPr="00231A09">
              <w:rPr>
                <w:kern w:val="2"/>
                <w:sz w:val="28"/>
                <w:szCs w:val="28"/>
              </w:rPr>
              <w:t>Энергоэффективность</w:t>
            </w:r>
            <w:proofErr w:type="spellEnd"/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развитие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промышленности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и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энергетики»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Программно-целевые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инструменты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стимулирование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энергосбережения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потенциала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газотранспортной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системы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сетей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Задачи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542E7F" w:rsidP="00BD361A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условий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участием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образований;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рост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условий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увеличения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надежности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предоставления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услуг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электроснабжению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уличному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освещению;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доступности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потребителей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системе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газоснабжения;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условий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увеличения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генерирующими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объектами,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функционирующими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показатели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542E7F" w:rsidP="004260F2">
            <w:pPr>
              <w:spacing w:line="228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энергоресурсов,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оплачиваемых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из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организациях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участием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образований;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индекс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отношению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предыдущему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фактически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улиц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протяженности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улиц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пунктов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образований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уровень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газификации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ресурсов,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производимых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ресурсов,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производимых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территории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сроки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</w:p>
          <w:p w:rsidR="00E16FB5" w:rsidRPr="00231A09" w:rsidRDefault="00E16FB5" w:rsidP="004260F2">
            <w:pPr>
              <w:spacing w:line="228" w:lineRule="auto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годы.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E16FB5" w:rsidRPr="00231A09" w:rsidTr="00E17232"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Ресурсное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61" w:type="dxa"/>
            <w:gridSpan w:val="2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общий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431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796,7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232,8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045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187,7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315,0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680,0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128,2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837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102,7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679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158,3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336,0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808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271,5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461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522,6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854,4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439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007,5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929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575,2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199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581,0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499,6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701,5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644,5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518,5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469,6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585,2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540,5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439,5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615,3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510,4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4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469,6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757,5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="00542E7F">
              <w:rPr>
                <w:kern w:val="2"/>
                <w:sz w:val="28"/>
                <w:szCs w:val="28"/>
              </w:rPr>
              <w:t xml:space="preserve">рублей, </w:t>
            </w:r>
            <w:r w:rsidR="00542E7F" w:rsidRPr="00542E7F">
              <w:rPr>
                <w:kern w:val="2"/>
                <w:sz w:val="28"/>
                <w:szCs w:val="28"/>
              </w:rPr>
              <w:t>в том числе: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107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035,1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416,3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840,0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522,5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016,7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244,1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141,1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967,5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342,3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714,0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286,9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внебюджетных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430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100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464,0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616,7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951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271,8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302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773,5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891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513,0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593,0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389,0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607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432,0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828,0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735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601,0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565,0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163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630,0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367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251,0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4260F2">
            <w:pPr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мероприятиям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являются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прогнозными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подлежат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уточнению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законодательством</w:t>
            </w:r>
          </w:p>
        </w:tc>
      </w:tr>
      <w:tr w:rsidR="00E16FB5" w:rsidRPr="00231A09" w:rsidTr="00E17232">
        <w:trPr>
          <w:gridAfter w:val="1"/>
          <w:wAfter w:w="29" w:type="dxa"/>
        </w:trPr>
        <w:tc>
          <w:tcPr>
            <w:tcW w:w="2821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Ожидаемые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результаты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55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632" w:type="dxa"/>
            <w:tcMar>
              <w:top w:w="0" w:type="dxa"/>
              <w:left w:w="28" w:type="dxa"/>
              <w:bottom w:w="57" w:type="dxa"/>
              <w:right w:w="28" w:type="dxa"/>
            </w:tcMar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улучшение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энергосбережения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газоснабжения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уличного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потенциала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предприятий</w:t>
            </w:r>
          </w:p>
        </w:tc>
      </w:tr>
    </w:tbl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Паспорт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«Энергосбережение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энергетической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эффективности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учреждениях»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05"/>
        <w:gridCol w:w="249"/>
        <w:gridCol w:w="7012"/>
      </w:tblGrid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Наименование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«Энергосбережение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учреждениях»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также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1)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Ответственный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исполнитель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Участники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Правительство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здравоохранения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жилищно-коммунального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хозяйства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культуры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профессионального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физической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культуре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спорту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департамент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делам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казачества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кадетских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учебных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заведений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департамент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мировых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судей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управление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службы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занятости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государственные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органы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самоуправления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5B3237">
            <w:pPr>
              <w:pageBreakBefore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Программно-целевые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инструменты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участием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образований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Задачи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уровня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оснащенности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приборами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используемых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ресурсов;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снижение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используемых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ресурсов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организациях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участием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образования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показатели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ЭЭ),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расчеты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которую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основании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приборов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учета,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ЭЭ,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территории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тепловой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ТЭ),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расчеты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которую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основании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приборов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учета,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ТЭ,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территории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горячей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воды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ГВ),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расчеты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которой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основании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приборов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учета,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ГВ,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территории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природного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ПГ),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расчеты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который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</w:t>
            </w:r>
            <w:r w:rsidR="000C6A72">
              <w:rPr>
                <w:kern w:val="2"/>
                <w:sz w:val="28"/>
                <w:szCs w:val="28"/>
              </w:rPr>
              <w:t>ю</w:t>
            </w:r>
            <w:r w:rsidRPr="00231A09">
              <w:rPr>
                <w:kern w:val="2"/>
                <w:sz w:val="28"/>
                <w:szCs w:val="28"/>
              </w:rPr>
              <w:t>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основании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приборов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учета,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ПГ,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территории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ЭЭ,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ТЭ,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ГВ,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ПГ,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сроки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годы.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Ресурсное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общий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187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527,6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269,1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118,8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575,4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569,1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747,6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760,2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541,9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704,4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991,5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258,3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790,4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413C0C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55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116,6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580,5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702,5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735,4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678,4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552,4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503,5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619,1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574,4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473,4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649,2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544,3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503,5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413C0C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132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411,0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688,6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416,3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840,0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522,5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016,7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244,1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141,1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967,5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342,3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714,0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286,9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мероприятиям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являются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прогнозными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подлежат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уточнению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законодательством</w:t>
            </w:r>
          </w:p>
        </w:tc>
      </w:tr>
      <w:tr w:rsidR="00E16FB5" w:rsidRPr="00231A09" w:rsidTr="00E17232">
        <w:tc>
          <w:tcPr>
            <w:tcW w:w="2613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Ожидаемые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результаты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249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7032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условий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учреждениями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проектов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энергоэффективности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энергосбережения</w:t>
            </w:r>
            <w:r w:rsidR="00D14AC8">
              <w:rPr>
                <w:kern w:val="2"/>
                <w:sz w:val="28"/>
                <w:szCs w:val="28"/>
              </w:rPr>
              <w:t>;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расчетов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потребляемые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ресурсов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приборам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учета</w:t>
            </w:r>
          </w:p>
        </w:tc>
      </w:tr>
    </w:tbl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5B3237">
      <w:pPr>
        <w:pageBreakBefore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Паспорт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«Развитие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промышленности</w:t>
      </w:r>
      <w:r w:rsidR="00413C0C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конкурентоспособности»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9"/>
        <w:gridCol w:w="396"/>
        <w:gridCol w:w="6181"/>
      </w:tblGrid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Наименование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конкурентоспособности»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также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2)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16FB5" w:rsidRPr="00231A09" w:rsidTr="00E17232">
        <w:tc>
          <w:tcPr>
            <w:tcW w:w="3289" w:type="dxa"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Ответственный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исполнитель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Участники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некоммерческая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«Региональный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фонд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области»;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промышленные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угледобывающие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Программно-целевые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инструменты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динамично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развивающейся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конкурентоспособной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Задачи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поддержка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стимулирование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внутрирегиональной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кооперации;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производственного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потенциала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угледобывающих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предприятий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показатели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индекс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виду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«Обрабатывающие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отношению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предыдущему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отгруженных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товаров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собственного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выполненных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работ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услуг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собственными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силами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виду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«Обрабатывающие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исключением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пищевой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промышленности);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удельный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вес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виду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«Обрабатывающие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производства»,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технологические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инновации,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4D031F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общем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обследованных</w:t>
            </w:r>
            <w:r w:rsidR="004D031F">
              <w:rPr>
                <w:kern w:val="2"/>
                <w:sz w:val="28"/>
                <w:szCs w:val="28"/>
              </w:rPr>
              <w:t xml:space="preserve"> организаций</w:t>
            </w:r>
            <w:r w:rsidRPr="00231A09">
              <w:rPr>
                <w:kern w:val="2"/>
                <w:sz w:val="28"/>
                <w:szCs w:val="28"/>
              </w:rPr>
              <w:t>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темп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инвестиций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капитал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всех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виду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«Обрабатывающие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предыдущему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сопоставимых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ценах;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темп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высокопроизводительных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рабочих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виду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экономической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«Обрабатывающие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отношению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предыдущему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высокотехнологичной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продукции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среднетехнологичного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экспортоориентированного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сектора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обрабатывающей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добычи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угля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сроки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годы.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413C0C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Ресурсное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общий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378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784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824,0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680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842,0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182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175,0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104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005,0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891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513,0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593,0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389,0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607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432,0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828,0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735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601,0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565,0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163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630,0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367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251,0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413C0C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внебюджетных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378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784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824,0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680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842,0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182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175,0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104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005,0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891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513,0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593,0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389,0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607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432,0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549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828,0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735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601,0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565,0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163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630,0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367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251,0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8B532C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мероприятиям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являются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прогнозными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подлежат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уточнению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законодательством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Ожидаемые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результаты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улучшение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условий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комплекса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новых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мощностей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модернизация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действующих;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рост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производительности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труда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передовых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технологий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современного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оборудования;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увеличение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доли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высокотехнологичного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экспортоориентированного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сектора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обрабатывающей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8B532C">
              <w:rPr>
                <w:kern w:val="2"/>
                <w:sz w:val="28"/>
                <w:szCs w:val="28"/>
              </w:rPr>
              <w:t>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увеличение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угля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</w:tbl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Паспорт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модернизация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электрических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сетей,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9"/>
        <w:gridCol w:w="396"/>
        <w:gridCol w:w="6181"/>
      </w:tblGrid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Наименование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модернизация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включая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уличного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освещения»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также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3)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16FB5" w:rsidRPr="00231A09" w:rsidTr="00E17232">
        <w:tc>
          <w:tcPr>
            <w:tcW w:w="3289" w:type="dxa"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Ответственный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исполнитель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89" w:type="dxa"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Участники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органы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самоуправления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Программно-целевые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инструменты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8B532C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</w:t>
            </w:r>
            <w:r w:rsidR="008B532C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увеличение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надежности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предоставления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услуг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электроснабжению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уличному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Задачи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сокращение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количества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бесхозяйных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доли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улиц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пунктов;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планирование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перспективного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сетевой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инфраструктуры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генерирующих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мощностей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показатели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413C0C">
              <w:rPr>
                <w:spacing w:val="-2"/>
                <w:kern w:val="2"/>
                <w:sz w:val="28"/>
                <w:szCs w:val="28"/>
              </w:rPr>
              <w:t>протяженность</w:t>
            </w:r>
            <w:r w:rsidR="007E3B57" w:rsidRPr="00413C0C">
              <w:rPr>
                <w:spacing w:val="-2"/>
                <w:kern w:val="2"/>
                <w:sz w:val="28"/>
                <w:szCs w:val="28"/>
              </w:rPr>
              <w:t xml:space="preserve"> </w:t>
            </w:r>
            <w:r w:rsidRPr="00413C0C">
              <w:rPr>
                <w:spacing w:val="-2"/>
                <w:kern w:val="2"/>
                <w:sz w:val="28"/>
                <w:szCs w:val="28"/>
              </w:rPr>
              <w:t>построенных,</w:t>
            </w:r>
            <w:r w:rsidR="007E3B57" w:rsidRPr="00413C0C">
              <w:rPr>
                <w:spacing w:val="-2"/>
                <w:kern w:val="2"/>
                <w:sz w:val="28"/>
                <w:szCs w:val="28"/>
              </w:rPr>
              <w:t xml:space="preserve"> </w:t>
            </w:r>
            <w:r w:rsidRPr="00413C0C">
              <w:rPr>
                <w:spacing w:val="-2"/>
                <w:kern w:val="2"/>
                <w:sz w:val="28"/>
                <w:szCs w:val="28"/>
              </w:rPr>
              <w:t>реконструированных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восстановленных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электрических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количество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построенных,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реконструированных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восстановленных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трансформаторных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подстанций;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413C0C">
              <w:rPr>
                <w:spacing w:val="-2"/>
                <w:kern w:val="2"/>
                <w:sz w:val="28"/>
                <w:szCs w:val="28"/>
              </w:rPr>
              <w:t>протяженность</w:t>
            </w:r>
            <w:r w:rsidR="007E3B57" w:rsidRPr="00413C0C">
              <w:rPr>
                <w:spacing w:val="-2"/>
                <w:kern w:val="2"/>
                <w:sz w:val="28"/>
                <w:szCs w:val="28"/>
              </w:rPr>
              <w:t xml:space="preserve"> </w:t>
            </w:r>
            <w:r w:rsidRPr="00413C0C">
              <w:rPr>
                <w:spacing w:val="-2"/>
                <w:kern w:val="2"/>
                <w:sz w:val="28"/>
                <w:szCs w:val="28"/>
              </w:rPr>
              <w:t>построенных,</w:t>
            </w:r>
            <w:r w:rsidR="007E3B57" w:rsidRPr="00413C0C">
              <w:rPr>
                <w:spacing w:val="-2"/>
                <w:kern w:val="2"/>
                <w:sz w:val="28"/>
                <w:szCs w:val="28"/>
              </w:rPr>
              <w:t xml:space="preserve"> </w:t>
            </w:r>
            <w:r w:rsidRPr="00413C0C">
              <w:rPr>
                <w:spacing w:val="-2"/>
                <w:kern w:val="2"/>
                <w:sz w:val="28"/>
                <w:szCs w:val="28"/>
              </w:rPr>
              <w:t>реконструированных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восстановленных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наружного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(уличного)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освещения</w:t>
            </w:r>
          </w:p>
        </w:tc>
      </w:tr>
      <w:tr w:rsidR="00E16FB5" w:rsidRPr="00231A09" w:rsidTr="00E17232">
        <w:tc>
          <w:tcPr>
            <w:tcW w:w="3289" w:type="dxa"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сроки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годы.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Ресурсное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общий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252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815,4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615,4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413C0C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178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468,9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132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268,9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413C0C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74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346,5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346,5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ED1EA2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мероприятиям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являются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прогнозными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подлежат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уточнению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законодательством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Ожидаемые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результаты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надежности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предоставления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услуг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электроснабжения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удовлетворенности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уровнем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освещенности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улиц;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расходования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</w:p>
        </w:tc>
      </w:tr>
    </w:tbl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Паспорт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газотранспортной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системы»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12"/>
        <w:gridCol w:w="425"/>
        <w:gridCol w:w="6129"/>
      </w:tblGrid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Наименование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газотранспортной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системы»</w:t>
            </w:r>
          </w:p>
          <w:p w:rsidR="00E16FB5" w:rsidRPr="00231A09" w:rsidRDefault="007E3B57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(далее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также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–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подпрограмма</w:t>
            </w:r>
            <w:r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4)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Ответственный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исполнитель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Участники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органы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самоуправления;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организации,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поставку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газомоторного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топлива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Программно-целевые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инструменты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уровня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газификации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Задачи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модернизация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расширение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газотранспортной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системы;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количества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автомобильных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газонаполнительных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компрессорных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станций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показатели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протяженность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построенных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реконструированных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сетей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газоснабжения;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количество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построенных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реконструированных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413C0C">
              <w:rPr>
                <w:spacing w:val="-8"/>
                <w:kern w:val="2"/>
                <w:sz w:val="28"/>
                <w:szCs w:val="28"/>
              </w:rPr>
              <w:t>автомобильных</w:t>
            </w:r>
            <w:r w:rsidR="007E3B57" w:rsidRPr="00413C0C">
              <w:rPr>
                <w:spacing w:val="-8"/>
                <w:kern w:val="2"/>
                <w:sz w:val="28"/>
                <w:szCs w:val="28"/>
              </w:rPr>
              <w:t xml:space="preserve"> </w:t>
            </w:r>
            <w:r w:rsidRPr="00413C0C">
              <w:rPr>
                <w:spacing w:val="-8"/>
                <w:kern w:val="2"/>
                <w:sz w:val="28"/>
                <w:szCs w:val="28"/>
              </w:rPr>
              <w:t>газонаполнительных</w:t>
            </w:r>
            <w:r w:rsidR="007E3B57" w:rsidRPr="00413C0C">
              <w:rPr>
                <w:spacing w:val="-8"/>
                <w:kern w:val="2"/>
                <w:sz w:val="28"/>
                <w:szCs w:val="28"/>
              </w:rPr>
              <w:t xml:space="preserve"> </w:t>
            </w:r>
            <w:r w:rsidRPr="00413C0C">
              <w:rPr>
                <w:spacing w:val="-8"/>
                <w:kern w:val="2"/>
                <w:sz w:val="28"/>
                <w:szCs w:val="28"/>
              </w:rPr>
              <w:t>компрессорных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станций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сроки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годы.</w:t>
            </w:r>
          </w:p>
          <w:p w:rsidR="00E16FB5" w:rsidRPr="00231A09" w:rsidRDefault="00E16FB5" w:rsidP="00413C0C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Ресурсное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общий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413C0C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413C0C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мероприятиям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являются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прогнозными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подлежат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уточнению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законодательством</w:t>
            </w:r>
          </w:p>
        </w:tc>
      </w:tr>
      <w:tr w:rsidR="00E16FB5" w:rsidRPr="00231A09" w:rsidTr="00E17232">
        <w:tc>
          <w:tcPr>
            <w:tcW w:w="3318" w:type="dxa"/>
            <w:hideMark/>
          </w:tcPr>
          <w:p w:rsidR="00E16FB5" w:rsidRPr="00231A09" w:rsidRDefault="00E16FB5" w:rsidP="00DC42D2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Ожидаемы</w:t>
            </w:r>
            <w:r w:rsidR="00DC42D2">
              <w:rPr>
                <w:kern w:val="2"/>
                <w:sz w:val="28"/>
                <w:szCs w:val="28"/>
              </w:rPr>
              <w:t>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результат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42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40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доступности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природного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газа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</w:tbl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Паспорт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«Расширение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использования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возобновляемых</w:t>
      </w:r>
      <w:r w:rsidR="00413C0C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источников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энергии»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90"/>
        <w:gridCol w:w="396"/>
        <w:gridCol w:w="6180"/>
      </w:tblGrid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Наименование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«Расширение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также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5)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16FB5" w:rsidRPr="00231A09" w:rsidTr="00E17232">
        <w:tc>
          <w:tcPr>
            <w:tcW w:w="3289" w:type="dxa"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Ответственный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исполнитель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Участники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генерирующие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компании;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промышленные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предприятия,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осуществляющие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комплектующих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функционирующих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согласованию)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Программно-целевые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инструменты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shd w:val="clear" w:color="auto" w:fill="FFFFFF" w:themeFill="background1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увеличение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генерирующими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объектами,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функционирующими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Задачи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shd w:val="clear" w:color="auto" w:fill="FFFFFF" w:themeFill="background1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увеличение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мощности,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генерирующей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объектами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электроэнергетики,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функционирующими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увеличение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производства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комплектующих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функционирующих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показатели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мощность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электроэнергетики,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функционирующих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выработка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базе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распределенной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мощности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потребленной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отгруженной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продукции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объектов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электроэнергетики,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функционирующих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сроки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годы.</w:t>
            </w:r>
          </w:p>
          <w:p w:rsidR="00E16FB5" w:rsidRPr="00231A09" w:rsidRDefault="00E16FB5" w:rsidP="00413C0C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E16FB5" w:rsidP="00BD361A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Ресурсное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общий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всех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51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315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640,0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774,7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096,8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198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768,5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из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внебюджетных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51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315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640,0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347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774,7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096,8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198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768,5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0,0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мероприятиям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являются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прогнозными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подлежат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уточнению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законодательством</w:t>
            </w:r>
          </w:p>
        </w:tc>
      </w:tr>
      <w:tr w:rsidR="00E16FB5" w:rsidRPr="00231A09" w:rsidTr="00E17232">
        <w:tc>
          <w:tcPr>
            <w:tcW w:w="3289" w:type="dxa"/>
            <w:hideMark/>
          </w:tcPr>
          <w:p w:rsidR="00E16FB5" w:rsidRPr="00231A09" w:rsidRDefault="004260F2" w:rsidP="00BD361A">
            <w:pPr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Ожидаемый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результат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="00E16FB5" w:rsidRPr="00231A0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396" w:type="dxa"/>
            <w:hideMark/>
          </w:tcPr>
          <w:p w:rsidR="00E16FB5" w:rsidRPr="00231A09" w:rsidRDefault="00E16FB5" w:rsidP="00BD361A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79" w:type="dxa"/>
            <w:hideMark/>
          </w:tcPr>
          <w:p w:rsidR="00E16FB5" w:rsidRPr="00231A09" w:rsidRDefault="00E16FB5" w:rsidP="00BD361A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условий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массового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внедрения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возобновляемых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источников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рационального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природных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ресурсов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территории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</w:tbl>
    <w:p w:rsidR="00E16FB5" w:rsidRPr="00231A09" w:rsidRDefault="00E16FB5" w:rsidP="005B3237">
      <w:pPr>
        <w:pageBreakBefore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Паспорт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«Обеспечение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90"/>
        <w:gridCol w:w="397"/>
        <w:gridCol w:w="6179"/>
      </w:tblGrid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Наименование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«Обеспечение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«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Энергоэффективность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энергетики»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(далее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также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6)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</w:tc>
      </w:tr>
      <w:tr w:rsidR="00E16FB5" w:rsidRPr="00231A09" w:rsidTr="00E17232">
        <w:tc>
          <w:tcPr>
            <w:tcW w:w="3266" w:type="dxa"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Ответственный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исполнитель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Участник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</w:p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министерство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жилищно-коммунального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хозяйства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Программно-целевые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инструменты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условий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полномочий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министерства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Задачи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информированности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вопросах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энергосбережения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руководителей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специалистов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исполнительной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власти,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государственных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муниципальных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учреждений,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организаций,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осуществляющих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регулируемые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виды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деятельности;</w:t>
            </w:r>
          </w:p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деятельности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министерства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Целевые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показатели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shd w:val="clear" w:color="auto" w:fill="FFFFFF" w:themeFill="background1"/>
            <w:hideMark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количество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специалистов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руководителей,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которых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планируется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обучить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основам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энергосбережения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энергетической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эффективности;</w:t>
            </w:r>
          </w:p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охват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населения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информационной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поддержкой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политики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энергосбережения;</w:t>
            </w:r>
          </w:p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доля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учтенных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обязательств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министерства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промышленности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общего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количества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обязательств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текущего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года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933BE5">
            <w:pPr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сроки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933BE5">
            <w:pPr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933BE5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годы.</w:t>
            </w:r>
          </w:p>
          <w:p w:rsidR="00E16FB5" w:rsidRPr="00231A09" w:rsidRDefault="00E16FB5" w:rsidP="00413C0C">
            <w:pPr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Этапы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выделяются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5B3237">
            <w:pPr>
              <w:pageBreakBefore/>
              <w:spacing w:line="252" w:lineRule="auto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Ресурсное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обеспечение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общий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объем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413C0C">
              <w:rPr>
                <w:kern w:val="2"/>
                <w:sz w:val="28"/>
                <w:szCs w:val="28"/>
              </w:rPr>
              <w:t> </w:t>
            </w:r>
            <w:r w:rsidRPr="00231A09">
              <w:rPr>
                <w:kern w:val="2"/>
                <w:sz w:val="28"/>
                <w:szCs w:val="28"/>
              </w:rPr>
              <w:t>счет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средств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областного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бюджета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составляет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695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989,7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том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числе: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2019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731,6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597,1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2022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2023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2024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2025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2028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2029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2030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году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–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57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766,1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тыс.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рублей.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Объемы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финансирования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мероприятиям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являются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прогнозными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подлежат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уточнению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соответствии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действующим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законодательством</w:t>
            </w:r>
          </w:p>
        </w:tc>
      </w:tr>
      <w:tr w:rsidR="00E16FB5" w:rsidRPr="00231A09" w:rsidTr="00E17232">
        <w:tc>
          <w:tcPr>
            <w:tcW w:w="3266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Ожидаемые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результаты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реализации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подпрограммы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394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135" w:type="dxa"/>
            <w:hideMark/>
          </w:tcPr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популяризация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энергосбережения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уровня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ответственности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за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неэффективное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использование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энергоресурсов,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сохранность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природы;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создание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эффективной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информационной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системы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Ростовской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области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в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сфере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Pr="00231A09">
              <w:rPr>
                <w:kern w:val="2"/>
                <w:sz w:val="28"/>
                <w:szCs w:val="28"/>
              </w:rPr>
              <w:t>энергоэффективности</w:t>
            </w:r>
            <w:proofErr w:type="spellEnd"/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развития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энергетики;</w:t>
            </w:r>
          </w:p>
          <w:p w:rsidR="00E16FB5" w:rsidRPr="00231A09" w:rsidRDefault="00E16FB5" w:rsidP="005B3237">
            <w:pPr>
              <w:spacing w:line="252" w:lineRule="auto"/>
              <w:jc w:val="both"/>
              <w:rPr>
                <w:kern w:val="2"/>
                <w:sz w:val="28"/>
                <w:szCs w:val="28"/>
              </w:rPr>
            </w:pPr>
            <w:r w:rsidRPr="00231A09">
              <w:rPr>
                <w:kern w:val="2"/>
                <w:sz w:val="28"/>
                <w:szCs w:val="28"/>
              </w:rPr>
              <w:t>снижение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количества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обоснованных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жалоб,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повышение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результативности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их</w:t>
            </w:r>
            <w:r w:rsidR="007E3B57" w:rsidRPr="00231A09">
              <w:rPr>
                <w:kern w:val="2"/>
                <w:sz w:val="28"/>
                <w:szCs w:val="28"/>
              </w:rPr>
              <w:t xml:space="preserve"> </w:t>
            </w:r>
            <w:r w:rsidRPr="00231A09">
              <w:rPr>
                <w:kern w:val="2"/>
                <w:sz w:val="28"/>
                <w:szCs w:val="28"/>
              </w:rPr>
              <w:t>рассмотрения</w:t>
            </w:r>
          </w:p>
        </w:tc>
      </w:tr>
    </w:tbl>
    <w:p w:rsidR="00E16FB5" w:rsidRPr="00231A09" w:rsidRDefault="00E16FB5" w:rsidP="005B3237">
      <w:pPr>
        <w:spacing w:line="252" w:lineRule="auto"/>
        <w:jc w:val="both"/>
        <w:rPr>
          <w:kern w:val="2"/>
          <w:sz w:val="28"/>
          <w:szCs w:val="28"/>
        </w:rPr>
      </w:pP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7.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Приоритеты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цели</w:t>
      </w:r>
    </w:p>
    <w:p w:rsidR="00413C0C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сфере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энергосбережения,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промышленности</w:t>
      </w:r>
      <w:r w:rsidR="00413C0C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Государственная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разработана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23.11.2009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261-ФЗ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энергосбережении</w:t>
      </w:r>
      <w:r w:rsidR="007E3B57" w:rsidRPr="00231A09">
        <w:rPr>
          <w:kern w:val="2"/>
          <w:sz w:val="28"/>
          <w:szCs w:val="28"/>
        </w:rPr>
        <w:t xml:space="preserve"> </w:t>
      </w:r>
      <w:proofErr w:type="gramStart"/>
      <w:r w:rsidRPr="00231A09">
        <w:rPr>
          <w:kern w:val="2"/>
          <w:sz w:val="28"/>
          <w:szCs w:val="28"/>
        </w:rPr>
        <w:t>и</w:t>
      </w:r>
      <w:proofErr w:type="gram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отдельные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Федерации»,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413C0C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26.03.2003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35-ФЗ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электроэнергетике»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413C0C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31.12.2014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488-ФЗ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политике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Федерации»,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Стратегией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социально-экономического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период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2030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года.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Основными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приоритетами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сфере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являются</w:t>
      </w:r>
      <w:r w:rsidR="00376C6E">
        <w:rPr>
          <w:kern w:val="2"/>
          <w:sz w:val="28"/>
          <w:szCs w:val="28"/>
        </w:rPr>
        <w:t>: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качества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жизни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населения,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улучшение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экологической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ситуации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счет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стимулирования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экономического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потенциала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предприятий.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достижения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необходимо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решить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следующие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задачи: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создание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организаций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участием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образований;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объемов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производства;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создание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увеличения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надежности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услуг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уличному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освещению;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повышение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доступности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потребителей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системе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газоснабжения;</w:t>
      </w:r>
    </w:p>
    <w:p w:rsidR="00E16FB5" w:rsidRPr="00231A09" w:rsidRDefault="007E3B57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создание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условий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для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увеличения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производства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энергии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генерирующими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объектами,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функционирующими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на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основе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использования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возобновляемых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источников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энергии.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Перечень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налоговых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льгот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рамках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Сведения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показателях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подпрограмм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413C0C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Перечень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подпрограмм,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Расходы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Расходы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Государственная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рассчитана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период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2019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2030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Этапы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выделяются.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Планируемые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задач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были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разработаны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требованиями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основополагающими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распоряжениями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приказами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профильных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министерств.</w:t>
      </w:r>
    </w:p>
    <w:p w:rsidR="00E16FB5" w:rsidRPr="00231A09" w:rsidRDefault="00E16FB5" w:rsidP="007E3B57">
      <w:pPr>
        <w:jc w:val="both"/>
        <w:rPr>
          <w:kern w:val="2"/>
          <w:sz w:val="28"/>
          <w:szCs w:val="28"/>
        </w:rPr>
      </w:pPr>
    </w:p>
    <w:p w:rsidR="00413C0C" w:rsidRDefault="00E16FB5" w:rsidP="005B3237">
      <w:pPr>
        <w:pageBreakBefore/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8.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Общая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характеристика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413C0C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участия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в</w:t>
      </w:r>
      <w:r w:rsidR="00413C0C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Участие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мероприятиях,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энергоэффективности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учреждениях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заключается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Муниципальные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должны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представлять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взаимоувязанный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комплекс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достижение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целевых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показателей.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Распределение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94220F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Перечень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инвестиционных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ремонта,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находящихся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формируется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Условия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межбюджетных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трансфертов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</w:t>
      </w:r>
      <w:r w:rsidR="0094220F">
        <w:rPr>
          <w:kern w:val="2"/>
          <w:sz w:val="28"/>
          <w:szCs w:val="28"/>
        </w:rPr>
        <w:t>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Условия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межбюджетных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трансфертов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форме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</w:t>
      </w:r>
      <w:r w:rsidR="004128BB">
        <w:rPr>
          <w:kern w:val="2"/>
          <w:sz w:val="28"/>
          <w:szCs w:val="28"/>
        </w:rPr>
        <w:t>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Условия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межбюджетных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трансфертов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форме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восстановления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модернизации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сетей,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</w:t>
      </w:r>
      <w:r w:rsidR="005A0C14">
        <w:rPr>
          <w:kern w:val="2"/>
          <w:sz w:val="28"/>
          <w:szCs w:val="28"/>
        </w:rPr>
        <w:t>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99180B" w:rsidRPr="00231A09" w:rsidRDefault="0099180B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</w:p>
    <w:p w:rsidR="00E16FB5" w:rsidRDefault="00E16FB5" w:rsidP="007E3B57">
      <w:pPr>
        <w:rPr>
          <w:b/>
          <w:kern w:val="2"/>
          <w:sz w:val="28"/>
          <w:szCs w:val="28"/>
        </w:rPr>
      </w:pPr>
    </w:p>
    <w:p w:rsidR="007E4D0A" w:rsidRDefault="007E4D0A" w:rsidP="007E3B57">
      <w:pPr>
        <w:rPr>
          <w:b/>
          <w:kern w:val="2"/>
          <w:sz w:val="28"/>
          <w:szCs w:val="28"/>
        </w:rPr>
      </w:pPr>
    </w:p>
    <w:p w:rsidR="00F23F6E" w:rsidRDefault="00F23F6E" w:rsidP="00F23F6E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F23F6E" w:rsidRDefault="00F23F6E" w:rsidP="00F23F6E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F23F6E" w:rsidRDefault="00F23F6E" w:rsidP="00F23F6E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p w:rsidR="007E4D0A" w:rsidRDefault="007E4D0A" w:rsidP="007E3B57">
      <w:pPr>
        <w:rPr>
          <w:b/>
          <w:kern w:val="2"/>
          <w:sz w:val="28"/>
          <w:szCs w:val="28"/>
        </w:rPr>
      </w:pPr>
    </w:p>
    <w:p w:rsidR="00F23F6E" w:rsidRPr="00231A09" w:rsidRDefault="00F23F6E" w:rsidP="007E3B57">
      <w:pPr>
        <w:rPr>
          <w:b/>
          <w:kern w:val="2"/>
          <w:sz w:val="28"/>
          <w:szCs w:val="28"/>
        </w:rPr>
      </w:pPr>
    </w:p>
    <w:p w:rsidR="00E16FB5" w:rsidRPr="00231A09" w:rsidRDefault="00E16FB5" w:rsidP="007E3B57">
      <w:pPr>
        <w:rPr>
          <w:b/>
          <w:kern w:val="2"/>
          <w:sz w:val="28"/>
          <w:szCs w:val="28"/>
        </w:rPr>
      </w:pPr>
    </w:p>
    <w:p w:rsidR="00E16FB5" w:rsidRPr="00231A09" w:rsidRDefault="00E16FB5" w:rsidP="007E3B57">
      <w:pPr>
        <w:rPr>
          <w:b/>
          <w:kern w:val="2"/>
          <w:sz w:val="28"/>
          <w:szCs w:val="28"/>
        </w:rPr>
        <w:sectPr w:rsidR="00E16FB5" w:rsidRPr="00231A09" w:rsidSect="00DD18C8">
          <w:footerReference w:type="default" r:id="rId9"/>
          <w:pgSz w:w="11907" w:h="16840" w:code="9"/>
          <w:pgMar w:top="709" w:right="851" w:bottom="1134" w:left="1304" w:header="720" w:footer="720" w:gutter="0"/>
          <w:pgNumType w:start="1"/>
          <w:cols w:space="720"/>
        </w:sectPr>
      </w:pP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6105A9" w:rsidRDefault="006105A9" w:rsidP="007E3B57">
      <w:pPr>
        <w:jc w:val="center"/>
        <w:rPr>
          <w:kern w:val="2"/>
          <w:sz w:val="28"/>
          <w:szCs w:val="28"/>
        </w:rPr>
      </w:pPr>
    </w:p>
    <w:p w:rsidR="005B3237" w:rsidRPr="00231A09" w:rsidRDefault="005B3237" w:rsidP="007E3B57">
      <w:pPr>
        <w:jc w:val="center"/>
        <w:rPr>
          <w:kern w:val="2"/>
          <w:sz w:val="28"/>
          <w:szCs w:val="28"/>
        </w:rPr>
      </w:pPr>
    </w:p>
    <w:p w:rsidR="00E16FB5" w:rsidRPr="00231A09" w:rsidRDefault="008A6894" w:rsidP="007E3B57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 xml:space="preserve">ПЕРЕЧЕНЬ </w:t>
      </w: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налоговых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льгот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рамках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7E3B57">
      <w:pPr>
        <w:jc w:val="center"/>
        <w:rPr>
          <w:b/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9"/>
        <w:gridCol w:w="2117"/>
        <w:gridCol w:w="2222"/>
        <w:gridCol w:w="3197"/>
        <w:gridCol w:w="1074"/>
        <w:gridCol w:w="1139"/>
        <w:gridCol w:w="1139"/>
        <w:gridCol w:w="1139"/>
        <w:gridCol w:w="1100"/>
        <w:gridCol w:w="1139"/>
        <w:gridCol w:w="1101"/>
        <w:gridCol w:w="1140"/>
        <w:gridCol w:w="1067"/>
        <w:gridCol w:w="1238"/>
        <w:gridCol w:w="1139"/>
        <w:gridCol w:w="1223"/>
      </w:tblGrid>
      <w:tr w:rsidR="00371A44" w:rsidRPr="00231A09" w:rsidTr="00E17232">
        <w:tc>
          <w:tcPr>
            <w:tcW w:w="767" w:type="dxa"/>
            <w:vMerge w:val="restart"/>
            <w:hideMark/>
          </w:tcPr>
          <w:p w:rsidR="00413C0C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№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п/п</w:t>
            </w:r>
          </w:p>
        </w:tc>
        <w:tc>
          <w:tcPr>
            <w:tcW w:w="2109" w:type="dxa"/>
            <w:vMerge w:val="restart"/>
            <w:hideMark/>
          </w:tcPr>
          <w:p w:rsidR="00413C0C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Наименование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вид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налоговой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льготы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hyperlink r:id="rId10" w:anchor="Par871" w:history="1">
              <w:r w:rsidRPr="00231A09">
                <w:rPr>
                  <w:kern w:val="2"/>
                  <w:sz w:val="22"/>
                  <w:szCs w:val="22"/>
                  <w:u w:val="single"/>
                </w:rPr>
                <w:t>&lt;1&gt;</w:t>
              </w:r>
            </w:hyperlink>
            <w:r w:rsidRPr="00231A09">
              <w:rPr>
                <w:kern w:val="2"/>
                <w:sz w:val="22"/>
                <w:szCs w:val="22"/>
              </w:rPr>
              <w:t>,</w:t>
            </w:r>
          </w:p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реквизиты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нормативного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правового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акта,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устанавливающего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налоговую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льготу</w:t>
            </w:r>
          </w:p>
        </w:tc>
        <w:tc>
          <w:tcPr>
            <w:tcW w:w="2213" w:type="dxa"/>
            <w:vMerge w:val="restart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Цель,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задача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государственной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программы,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413C0C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на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которые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направлен</w:t>
            </w:r>
            <w:r w:rsidR="00B211FC">
              <w:rPr>
                <w:kern w:val="2"/>
                <w:sz w:val="22"/>
                <w:szCs w:val="22"/>
              </w:rPr>
              <w:t>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налоговая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льгота</w:t>
            </w:r>
          </w:p>
        </w:tc>
        <w:tc>
          <w:tcPr>
            <w:tcW w:w="3183" w:type="dxa"/>
            <w:vMerge w:val="restart"/>
            <w:hideMark/>
          </w:tcPr>
          <w:p w:rsidR="00413C0C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Соответствие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показателю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государственной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программы,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подпрограммы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государственной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программы</w:t>
            </w:r>
          </w:p>
        </w:tc>
        <w:tc>
          <w:tcPr>
            <w:tcW w:w="2203" w:type="dxa"/>
            <w:gridSpan w:val="2"/>
            <w:hideMark/>
          </w:tcPr>
          <w:p w:rsidR="00E16FB5" w:rsidRPr="00231A09" w:rsidRDefault="00E16FB5" w:rsidP="00413C0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2019</w:t>
            </w:r>
            <w:r w:rsidR="00413C0C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</w:t>
            </w:r>
          </w:p>
        </w:tc>
        <w:tc>
          <w:tcPr>
            <w:tcW w:w="2268" w:type="dxa"/>
            <w:gridSpan w:val="2"/>
            <w:hideMark/>
          </w:tcPr>
          <w:p w:rsidR="00E16FB5" w:rsidRPr="00231A09" w:rsidRDefault="00E16FB5" w:rsidP="00413C0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2020</w:t>
            </w:r>
            <w:r w:rsidR="00413C0C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</w:t>
            </w:r>
          </w:p>
        </w:tc>
        <w:tc>
          <w:tcPr>
            <w:tcW w:w="2229" w:type="dxa"/>
            <w:gridSpan w:val="2"/>
            <w:hideMark/>
          </w:tcPr>
          <w:p w:rsidR="00E16FB5" w:rsidRPr="00231A09" w:rsidRDefault="00E16FB5" w:rsidP="00413C0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2021</w:t>
            </w:r>
            <w:r w:rsidR="00413C0C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</w:t>
            </w:r>
          </w:p>
        </w:tc>
        <w:tc>
          <w:tcPr>
            <w:tcW w:w="2231" w:type="dxa"/>
            <w:gridSpan w:val="2"/>
            <w:hideMark/>
          </w:tcPr>
          <w:p w:rsidR="00E16FB5" w:rsidRPr="00231A09" w:rsidRDefault="00E16FB5" w:rsidP="00413C0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2022</w:t>
            </w:r>
            <w:r w:rsidR="00413C0C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</w:t>
            </w:r>
          </w:p>
        </w:tc>
        <w:tc>
          <w:tcPr>
            <w:tcW w:w="2295" w:type="dxa"/>
            <w:gridSpan w:val="2"/>
            <w:hideMark/>
          </w:tcPr>
          <w:p w:rsidR="00E16FB5" w:rsidRPr="00231A09" w:rsidRDefault="00E16FB5" w:rsidP="00413C0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2023</w:t>
            </w:r>
            <w:r w:rsidR="00413C0C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</w:t>
            </w:r>
          </w:p>
        </w:tc>
        <w:tc>
          <w:tcPr>
            <w:tcW w:w="2352" w:type="dxa"/>
            <w:gridSpan w:val="2"/>
            <w:hideMark/>
          </w:tcPr>
          <w:p w:rsidR="00E16FB5" w:rsidRPr="00231A09" w:rsidRDefault="00E16FB5" w:rsidP="00413C0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2024</w:t>
            </w:r>
            <w:r w:rsidR="00413C0C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</w:t>
            </w:r>
          </w:p>
        </w:tc>
      </w:tr>
      <w:tr w:rsidR="00371A44" w:rsidRPr="00231A09" w:rsidTr="00E17232">
        <w:tc>
          <w:tcPr>
            <w:tcW w:w="767" w:type="dxa"/>
            <w:vMerge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2109" w:type="dxa"/>
            <w:vMerge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2213" w:type="dxa"/>
            <w:vMerge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3183" w:type="dxa"/>
            <w:vMerge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069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коли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чество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платель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щиков</w:t>
            </w:r>
          </w:p>
        </w:tc>
        <w:tc>
          <w:tcPr>
            <w:tcW w:w="1134" w:type="dxa"/>
            <w:hideMark/>
          </w:tcPr>
          <w:p w:rsidR="00E16FB5" w:rsidRPr="00231A09" w:rsidRDefault="00E16FB5" w:rsidP="00B211F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финан</w:t>
            </w:r>
            <w:r w:rsidR="00413C0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совая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оценка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="00B211FC">
              <w:rPr>
                <w:kern w:val="2"/>
                <w:sz w:val="22"/>
                <w:szCs w:val="22"/>
              </w:rPr>
              <w:t>(</w:t>
            </w:r>
            <w:r w:rsidRPr="00231A09">
              <w:rPr>
                <w:kern w:val="2"/>
                <w:sz w:val="22"/>
                <w:szCs w:val="22"/>
              </w:rPr>
              <w:t>тыс.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рублей</w:t>
            </w:r>
            <w:r w:rsidR="00B211FC">
              <w:rPr>
                <w:kern w:val="2"/>
                <w:sz w:val="22"/>
                <w:szCs w:val="22"/>
              </w:rPr>
              <w:t>)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коли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чество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платель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щиков</w:t>
            </w:r>
          </w:p>
        </w:tc>
        <w:tc>
          <w:tcPr>
            <w:tcW w:w="1134" w:type="dxa"/>
            <w:hideMark/>
          </w:tcPr>
          <w:p w:rsidR="00E16FB5" w:rsidRPr="00231A09" w:rsidRDefault="00E16FB5" w:rsidP="00B211F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финан</w:t>
            </w:r>
            <w:r w:rsidR="00413C0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совая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оценка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="00B211FC">
              <w:rPr>
                <w:kern w:val="2"/>
                <w:sz w:val="22"/>
                <w:szCs w:val="22"/>
              </w:rPr>
              <w:t>(</w:t>
            </w:r>
            <w:r w:rsidRPr="00231A09">
              <w:rPr>
                <w:kern w:val="2"/>
                <w:sz w:val="22"/>
                <w:szCs w:val="22"/>
              </w:rPr>
              <w:t>тыс.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рублей</w:t>
            </w:r>
            <w:r w:rsidR="00B211FC">
              <w:rPr>
                <w:kern w:val="2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коли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чество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платель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щиков</w:t>
            </w:r>
          </w:p>
        </w:tc>
        <w:tc>
          <w:tcPr>
            <w:tcW w:w="1134" w:type="dxa"/>
            <w:hideMark/>
          </w:tcPr>
          <w:p w:rsidR="00E16FB5" w:rsidRPr="00231A09" w:rsidRDefault="00E16FB5" w:rsidP="00B211F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финан</w:t>
            </w:r>
            <w:r w:rsidR="00413C0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совая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оценка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="00B211FC">
              <w:rPr>
                <w:kern w:val="2"/>
                <w:sz w:val="22"/>
                <w:szCs w:val="22"/>
              </w:rPr>
              <w:t>(</w:t>
            </w:r>
            <w:r w:rsidRPr="00231A09">
              <w:rPr>
                <w:kern w:val="2"/>
                <w:sz w:val="22"/>
                <w:szCs w:val="22"/>
              </w:rPr>
              <w:t>тыс.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рублей</w:t>
            </w:r>
            <w:r w:rsidR="00B211FC">
              <w:rPr>
                <w:kern w:val="2"/>
                <w:sz w:val="22"/>
                <w:szCs w:val="22"/>
              </w:rPr>
              <w:t>)</w:t>
            </w:r>
          </w:p>
        </w:tc>
        <w:tc>
          <w:tcPr>
            <w:tcW w:w="109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коли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чество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платель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щиков</w:t>
            </w:r>
          </w:p>
        </w:tc>
        <w:tc>
          <w:tcPr>
            <w:tcW w:w="1135" w:type="dxa"/>
            <w:hideMark/>
          </w:tcPr>
          <w:p w:rsidR="00E16FB5" w:rsidRPr="00231A09" w:rsidRDefault="00E16FB5" w:rsidP="00B211F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финан</w:t>
            </w:r>
            <w:r w:rsidR="00413C0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совая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оценка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="00B211FC">
              <w:rPr>
                <w:kern w:val="2"/>
                <w:sz w:val="22"/>
                <w:szCs w:val="22"/>
              </w:rPr>
              <w:t>(</w:t>
            </w:r>
            <w:r w:rsidRPr="00231A09">
              <w:rPr>
                <w:kern w:val="2"/>
                <w:sz w:val="22"/>
                <w:szCs w:val="22"/>
              </w:rPr>
              <w:t>тыс.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рублей</w:t>
            </w:r>
            <w:r w:rsidR="00B211FC">
              <w:rPr>
                <w:kern w:val="2"/>
                <w:sz w:val="22"/>
                <w:szCs w:val="22"/>
              </w:rPr>
              <w:t>)</w:t>
            </w:r>
          </w:p>
        </w:tc>
        <w:tc>
          <w:tcPr>
            <w:tcW w:w="106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коли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чество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платель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щиков</w:t>
            </w:r>
          </w:p>
        </w:tc>
        <w:tc>
          <w:tcPr>
            <w:tcW w:w="1233" w:type="dxa"/>
            <w:hideMark/>
          </w:tcPr>
          <w:p w:rsidR="00E16FB5" w:rsidRPr="00231A09" w:rsidRDefault="00E16FB5" w:rsidP="00B211F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финан</w:t>
            </w:r>
            <w:r w:rsidR="00413C0C">
              <w:rPr>
                <w:kern w:val="2"/>
                <w:sz w:val="22"/>
                <w:szCs w:val="22"/>
              </w:rPr>
              <w:softHyphen/>
            </w:r>
            <w:r w:rsidR="00413C0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совая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оценка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="00B211FC">
              <w:rPr>
                <w:kern w:val="2"/>
                <w:sz w:val="22"/>
                <w:szCs w:val="22"/>
              </w:rPr>
              <w:t>(</w:t>
            </w:r>
            <w:r w:rsidRPr="00231A09">
              <w:rPr>
                <w:kern w:val="2"/>
                <w:sz w:val="22"/>
                <w:szCs w:val="22"/>
              </w:rPr>
              <w:t>тыс.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рублей</w:t>
            </w:r>
            <w:r w:rsidR="00B211FC">
              <w:rPr>
                <w:kern w:val="2"/>
                <w:sz w:val="22"/>
                <w:szCs w:val="22"/>
              </w:rPr>
              <w:t>)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коли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чество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платель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щиков</w:t>
            </w:r>
          </w:p>
        </w:tc>
        <w:tc>
          <w:tcPr>
            <w:tcW w:w="1218" w:type="dxa"/>
            <w:hideMark/>
          </w:tcPr>
          <w:p w:rsidR="00E16FB5" w:rsidRPr="00231A09" w:rsidRDefault="00E16FB5" w:rsidP="00B211FC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финан</w:t>
            </w:r>
            <w:r w:rsidR="00413C0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совая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оценка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="00B211FC">
              <w:rPr>
                <w:kern w:val="2"/>
                <w:sz w:val="22"/>
                <w:szCs w:val="22"/>
              </w:rPr>
              <w:t>(</w:t>
            </w:r>
            <w:r w:rsidRPr="00231A09">
              <w:rPr>
                <w:kern w:val="2"/>
                <w:sz w:val="22"/>
                <w:szCs w:val="22"/>
              </w:rPr>
              <w:t>тыс.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рублей</w:t>
            </w:r>
            <w:r w:rsidR="00B211FC">
              <w:rPr>
                <w:kern w:val="2"/>
                <w:sz w:val="22"/>
                <w:szCs w:val="22"/>
              </w:rPr>
              <w:t>)</w:t>
            </w:r>
          </w:p>
        </w:tc>
      </w:tr>
      <w:tr w:rsidR="00371A44" w:rsidRPr="00231A09" w:rsidTr="00E17232">
        <w:tc>
          <w:tcPr>
            <w:tcW w:w="767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2109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</w:t>
            </w:r>
          </w:p>
        </w:tc>
        <w:tc>
          <w:tcPr>
            <w:tcW w:w="221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3</w:t>
            </w:r>
          </w:p>
        </w:tc>
        <w:tc>
          <w:tcPr>
            <w:tcW w:w="31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4</w:t>
            </w:r>
          </w:p>
        </w:tc>
        <w:tc>
          <w:tcPr>
            <w:tcW w:w="1069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5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6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7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8</w:t>
            </w:r>
          </w:p>
        </w:tc>
        <w:tc>
          <w:tcPr>
            <w:tcW w:w="109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9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10</w:t>
            </w:r>
          </w:p>
        </w:tc>
        <w:tc>
          <w:tcPr>
            <w:tcW w:w="109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11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12</w:t>
            </w:r>
          </w:p>
        </w:tc>
        <w:tc>
          <w:tcPr>
            <w:tcW w:w="106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13</w:t>
            </w:r>
          </w:p>
        </w:tc>
        <w:tc>
          <w:tcPr>
            <w:tcW w:w="123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14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15</w:t>
            </w:r>
          </w:p>
        </w:tc>
        <w:tc>
          <w:tcPr>
            <w:tcW w:w="1218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16</w:t>
            </w:r>
          </w:p>
        </w:tc>
      </w:tr>
      <w:tr w:rsidR="00371A44" w:rsidRPr="00231A09" w:rsidTr="00E17232">
        <w:tc>
          <w:tcPr>
            <w:tcW w:w="767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1.</w:t>
            </w:r>
          </w:p>
        </w:tc>
        <w:tc>
          <w:tcPr>
            <w:tcW w:w="2109" w:type="dxa"/>
            <w:hideMark/>
          </w:tcPr>
          <w:p w:rsidR="00413C0C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Льгота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налогу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на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прибыль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для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организаций,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реализующих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специальный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инвестицион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ный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контракт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413C0C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в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сфере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промышлен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ного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производства,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заключенный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от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имени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Правительства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Российской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Федерации,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пункт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2</w:t>
            </w:r>
          </w:p>
          <w:p w:rsidR="00E16FB5" w:rsidRPr="00231A09" w:rsidRDefault="007E3B57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 xml:space="preserve"> </w:t>
            </w:r>
            <w:r w:rsidR="00E16FB5" w:rsidRPr="00231A09">
              <w:rPr>
                <w:kern w:val="2"/>
                <w:sz w:val="22"/>
                <w:szCs w:val="22"/>
              </w:rPr>
              <w:t>части</w:t>
            </w:r>
            <w:r w:rsidRPr="00231A09">
              <w:rPr>
                <w:kern w:val="2"/>
                <w:sz w:val="22"/>
                <w:szCs w:val="22"/>
              </w:rPr>
              <w:t xml:space="preserve"> </w:t>
            </w:r>
            <w:r w:rsidR="00E16FB5" w:rsidRPr="00231A09">
              <w:rPr>
                <w:kern w:val="2"/>
                <w:sz w:val="22"/>
                <w:szCs w:val="22"/>
              </w:rPr>
              <w:t>2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статьи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10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Областного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закона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от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10.05.2012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№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843-ЗС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2213" w:type="dxa"/>
          </w:tcPr>
          <w:p w:rsidR="00413C0C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стимулирование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энергосбережения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повышение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энергетической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эффективности,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развитие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экономического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потенциала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промышленных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предприятий,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газотранспортной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системы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электрических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сетей.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Рост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объемов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промышленного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производства.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3" w:type="dxa"/>
            <w:hideMark/>
          </w:tcPr>
          <w:p w:rsidR="00413C0C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показатель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2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«Индекс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производства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Ростовской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области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отношению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413C0C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предыдущему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году»,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413C0C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показатель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2.1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«Индекс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производства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Ростовской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области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виду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413C0C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эконо</w:t>
            </w:r>
            <w:r w:rsidR="006E1ADC">
              <w:rPr>
                <w:kern w:val="2"/>
                <w:sz w:val="22"/>
                <w:szCs w:val="22"/>
              </w:rPr>
              <w:softHyphen/>
            </w:r>
            <w:r w:rsidRPr="00231A09">
              <w:rPr>
                <w:kern w:val="2"/>
                <w:sz w:val="22"/>
                <w:szCs w:val="22"/>
              </w:rPr>
              <w:t>мической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деятельности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«Обрабатывающие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производства»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отношению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к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предыдущему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году»,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показатель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2.2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«Объем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отгруженных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товаров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собственного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производства,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выполненных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работ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услуг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собственными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силами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по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виду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экономической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деятельности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«Обрабатывающие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производства»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(за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исключением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пищевой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промышленности)»</w:t>
            </w:r>
          </w:p>
        </w:tc>
        <w:tc>
          <w:tcPr>
            <w:tcW w:w="1069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32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725,0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79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708,0</w:t>
            </w:r>
          </w:p>
        </w:tc>
        <w:tc>
          <w:tcPr>
            <w:tcW w:w="109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31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519,0</w:t>
            </w:r>
          </w:p>
        </w:tc>
        <w:tc>
          <w:tcPr>
            <w:tcW w:w="109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30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224,0</w:t>
            </w:r>
          </w:p>
        </w:tc>
        <w:tc>
          <w:tcPr>
            <w:tcW w:w="106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23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25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721,0</w:t>
            </w:r>
          </w:p>
        </w:tc>
        <w:tc>
          <w:tcPr>
            <w:tcW w:w="1134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218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  <w:sz w:val="22"/>
                <w:szCs w:val="22"/>
              </w:rPr>
            </w:pPr>
            <w:r w:rsidRPr="00231A09">
              <w:rPr>
                <w:kern w:val="2"/>
                <w:sz w:val="22"/>
                <w:szCs w:val="22"/>
              </w:rPr>
              <w:t>22</w:t>
            </w:r>
            <w:r w:rsidR="007E3B57" w:rsidRPr="00231A09">
              <w:rPr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kern w:val="2"/>
                <w:sz w:val="22"/>
                <w:szCs w:val="22"/>
              </w:rPr>
              <w:t>554,0</w:t>
            </w:r>
          </w:p>
        </w:tc>
      </w:tr>
    </w:tbl>
    <w:p w:rsidR="00E16FB5" w:rsidRPr="00231A09" w:rsidRDefault="007E3B57" w:rsidP="007E3B57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413C0C">
      <w:pPr>
        <w:pageBreakBefore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</w:p>
    <w:p w:rsidR="00E16FB5" w:rsidRPr="00231A09" w:rsidRDefault="00E16FB5" w:rsidP="00413C0C">
      <w:pPr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231A09" w:rsidRDefault="00231A09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СВЕДЕНИЯ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показателях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413C0C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подпрограмм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государственной</w:t>
      </w:r>
      <w:r w:rsidR="00413C0C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413C0C">
        <w:rPr>
          <w:kern w:val="2"/>
          <w:sz w:val="28"/>
          <w:szCs w:val="28"/>
        </w:rPr>
        <w:t xml:space="preserve"> 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значениях</w:t>
      </w:r>
    </w:p>
    <w:p w:rsidR="00E16FB5" w:rsidRPr="00231A09" w:rsidRDefault="00E16FB5" w:rsidP="007E3B57">
      <w:pPr>
        <w:jc w:val="center"/>
        <w:rPr>
          <w:b/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0"/>
        <w:gridCol w:w="3860"/>
        <w:gridCol w:w="1110"/>
        <w:gridCol w:w="1221"/>
        <w:gridCol w:w="992"/>
        <w:gridCol w:w="1123"/>
        <w:gridCol w:w="1135"/>
        <w:gridCol w:w="982"/>
        <w:gridCol w:w="1123"/>
        <w:gridCol w:w="1123"/>
        <w:gridCol w:w="983"/>
        <w:gridCol w:w="1130"/>
        <w:gridCol w:w="1275"/>
        <w:gridCol w:w="1106"/>
        <w:gridCol w:w="1106"/>
        <w:gridCol w:w="1106"/>
        <w:gridCol w:w="1022"/>
        <w:gridCol w:w="986"/>
      </w:tblGrid>
      <w:tr w:rsidR="00371A44" w:rsidRPr="00231A09" w:rsidTr="007154E3">
        <w:trPr>
          <w:tblHeader/>
        </w:trPr>
        <w:tc>
          <w:tcPr>
            <w:tcW w:w="560" w:type="dxa"/>
            <w:vMerge w:val="restart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№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п/п</w:t>
            </w:r>
          </w:p>
        </w:tc>
        <w:tc>
          <w:tcPr>
            <w:tcW w:w="3860" w:type="dxa"/>
            <w:vMerge w:val="restart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Номер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наименование</w:t>
            </w:r>
          </w:p>
        </w:tc>
        <w:tc>
          <w:tcPr>
            <w:tcW w:w="1110" w:type="dxa"/>
            <w:vMerge w:val="restart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Вид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показа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теля</w:t>
            </w:r>
          </w:p>
        </w:tc>
        <w:tc>
          <w:tcPr>
            <w:tcW w:w="1221" w:type="dxa"/>
            <w:vMerge w:val="restart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Единица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измерения</w:t>
            </w:r>
          </w:p>
        </w:tc>
        <w:tc>
          <w:tcPr>
            <w:tcW w:w="2115" w:type="dxa"/>
            <w:gridSpan w:val="2"/>
            <w:hideMark/>
          </w:tcPr>
          <w:p w:rsidR="00E16FB5" w:rsidRPr="00231A09" w:rsidRDefault="00E16FB5" w:rsidP="0023175D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Данные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расчета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значения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показател</w:t>
            </w:r>
            <w:r w:rsidR="0023175D">
              <w:rPr>
                <w:kern w:val="2"/>
              </w:rPr>
              <w:t>я</w:t>
            </w:r>
          </w:p>
        </w:tc>
        <w:tc>
          <w:tcPr>
            <w:tcW w:w="13077" w:type="dxa"/>
            <w:gridSpan w:val="1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Значение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показателя</w:t>
            </w:r>
          </w:p>
        </w:tc>
      </w:tr>
      <w:tr w:rsidR="00371A44" w:rsidRPr="00231A09" w:rsidTr="007154E3">
        <w:trPr>
          <w:tblHeader/>
        </w:trPr>
        <w:tc>
          <w:tcPr>
            <w:tcW w:w="560" w:type="dxa"/>
            <w:vMerge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</w:p>
        </w:tc>
        <w:tc>
          <w:tcPr>
            <w:tcW w:w="3860" w:type="dxa"/>
            <w:vMerge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</w:p>
        </w:tc>
        <w:tc>
          <w:tcPr>
            <w:tcW w:w="1110" w:type="dxa"/>
            <w:vMerge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</w:p>
        </w:tc>
        <w:tc>
          <w:tcPr>
            <w:tcW w:w="1221" w:type="dxa"/>
            <w:vMerge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2017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2018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2019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2020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2021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2022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2023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2024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2025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2026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2027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2028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102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2029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  <w:tc>
          <w:tcPr>
            <w:tcW w:w="98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2030</w:t>
            </w:r>
          </w:p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год</w:t>
            </w:r>
          </w:p>
        </w:tc>
      </w:tr>
    </w:tbl>
    <w:p w:rsidR="007154E3" w:rsidRPr="007154E3" w:rsidRDefault="007154E3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0"/>
        <w:gridCol w:w="9"/>
        <w:gridCol w:w="3851"/>
        <w:gridCol w:w="1110"/>
        <w:gridCol w:w="1221"/>
        <w:gridCol w:w="992"/>
        <w:gridCol w:w="1123"/>
        <w:gridCol w:w="1135"/>
        <w:gridCol w:w="982"/>
        <w:gridCol w:w="1123"/>
        <w:gridCol w:w="1123"/>
        <w:gridCol w:w="983"/>
        <w:gridCol w:w="1130"/>
        <w:gridCol w:w="1275"/>
        <w:gridCol w:w="1106"/>
        <w:gridCol w:w="1106"/>
        <w:gridCol w:w="1106"/>
        <w:gridCol w:w="1013"/>
        <w:gridCol w:w="9"/>
        <w:gridCol w:w="973"/>
        <w:gridCol w:w="13"/>
      </w:tblGrid>
      <w:tr w:rsidR="00371A44" w:rsidRPr="00231A09" w:rsidTr="007154E3">
        <w:trPr>
          <w:tblHeader/>
        </w:trPr>
        <w:tc>
          <w:tcPr>
            <w:tcW w:w="56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</w:p>
        </w:tc>
        <w:tc>
          <w:tcPr>
            <w:tcW w:w="3860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</w:t>
            </w:r>
          </w:p>
        </w:tc>
      </w:tr>
      <w:tr w:rsidR="00371A44" w:rsidRPr="00231A09" w:rsidTr="007154E3">
        <w:tc>
          <w:tcPr>
            <w:tcW w:w="21943" w:type="dxa"/>
            <w:gridSpan w:val="21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Государственная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</w:t>
            </w:r>
            <w:proofErr w:type="spellStart"/>
            <w:r w:rsidRPr="00231A09">
              <w:rPr>
                <w:kern w:val="2"/>
              </w:rPr>
              <w:t>Энергоэффективность</w:t>
            </w:r>
            <w:proofErr w:type="spellEnd"/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энергетики»</w:t>
            </w:r>
          </w:p>
        </w:tc>
      </w:tr>
      <w:tr w:rsidR="00371A44" w:rsidRPr="00231A09" w:rsidTr="007154E3">
        <w:trPr>
          <w:gridAfter w:val="1"/>
          <w:wAfter w:w="13" w:type="dxa"/>
        </w:trPr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1.1.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энергоресурсов,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оплачиваемых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из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бюджета,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организациях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участием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государства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муниципальных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образований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B79E8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тонн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условного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топлива.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365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751,4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366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018,2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359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908,0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509,4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349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191,7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343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953,9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794,6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712,6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707,0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776,4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318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919,7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314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135,9</w:t>
            </w:r>
          </w:p>
        </w:tc>
        <w:tc>
          <w:tcPr>
            <w:tcW w:w="101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309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423,9</w:t>
            </w:r>
          </w:p>
        </w:tc>
        <w:tc>
          <w:tcPr>
            <w:tcW w:w="98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782,5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1.2.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Индекс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отношению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предыдущему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году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статисти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ческий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106,3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103,8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105,3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105,3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105,5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105,5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105,7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106,1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106,8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107,5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108,3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1.3.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фактически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освещенных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улиц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протяженности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улиц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населенных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пунктов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муниципальных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образований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47,35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53,39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53,59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53,59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53,59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53,59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53,59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53,59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54,72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55,61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56,51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58,33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58,33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69,24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1.4.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4.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Уровень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газификации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88,11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88,33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88,40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88,49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88,54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88,69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88,80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89,00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89,21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89,35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89,48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89,61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89,73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90,00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1.5.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5.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ресурсов,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производимых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использованием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возобновляемых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источников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энергии,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ресурсов,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производимых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территории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3B79E8" w:rsidP="00371A4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3B79E8" w:rsidP="00371A4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3B79E8" w:rsidP="00371A4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6,79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6,79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10,94</w:t>
            </w:r>
          </w:p>
        </w:tc>
      </w:tr>
      <w:tr w:rsidR="00371A44" w:rsidRPr="00231A09" w:rsidTr="007154E3">
        <w:tc>
          <w:tcPr>
            <w:tcW w:w="21943" w:type="dxa"/>
            <w:gridSpan w:val="21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«Энергосбережение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повышение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эффективности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муниципальных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учреждениях»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2.1.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(далее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–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ЭЭ),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расчеты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которой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осуществляются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основании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показаний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приборов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учета,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ЭЭ,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территории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2.2.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тепловой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(далее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–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ТЭ),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расчеты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которой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осуществляются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основании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показаний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приборов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учета,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ТЭ,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территории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2.3.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горячей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воды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(далее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–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ГВ),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расчеты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которой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осуществляются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основании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показаний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приборов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учета,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горячей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воды,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территории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2.4.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1.4.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природного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(далее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–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ПГ),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расчеты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которого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осуществляются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основании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показаний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приборов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учета,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природного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газа,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потребляемого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территории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2.5.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1.5.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ЭЭ,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тыс.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киловатт/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часов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846,7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317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968,9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314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453,0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309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736,2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090,2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513,8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296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006,1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291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566,0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287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192,5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282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884,6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641,4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461,7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344,8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266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289,6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2.6.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1.6.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ТЭ,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тыс.</w:t>
            </w:r>
            <w:r w:rsidR="007E3B57" w:rsidRPr="00231A09">
              <w:rPr>
                <w:kern w:val="2"/>
              </w:rPr>
              <w:t xml:space="preserve"> </w:t>
            </w:r>
            <w:proofErr w:type="spellStart"/>
            <w:r w:rsidRPr="00231A09">
              <w:rPr>
                <w:kern w:val="2"/>
              </w:rPr>
              <w:t>гига</w:t>
            </w:r>
            <w:proofErr w:type="spellEnd"/>
            <w:r w:rsidRPr="00231A09">
              <w:rPr>
                <w:kern w:val="2"/>
              </w:rPr>
              <w:t>-калорий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040,3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087,1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919,2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873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615,4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860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511,9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847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603,5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834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889,5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366,1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030,6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880,2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785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912,0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774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123,3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762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511,4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751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073,8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2.7.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1.7.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ГВ,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тыс.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куб.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метров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475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105,4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514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341,5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037,6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265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987,0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261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997,2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258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067,3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196,3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250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383,3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627,6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928,2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239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284,2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235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695,0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232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159,6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677,2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2.8.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1.8.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ПГ,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учреждениями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тыс.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куб.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метров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309,8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137,0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666,6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831,6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009,1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199,0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401,0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615,0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840,8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078,2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49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327,0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587,1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858,3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140,4</w:t>
            </w:r>
          </w:p>
        </w:tc>
      </w:tr>
      <w:tr w:rsidR="00371A44" w:rsidRPr="00231A09" w:rsidTr="007154E3">
        <w:tc>
          <w:tcPr>
            <w:tcW w:w="21943" w:type="dxa"/>
            <w:gridSpan w:val="21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повышение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ее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конкурентоспособности»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3.1.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Индекс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виду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экономической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«Обрабатывающие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производства»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отношению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к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предыдущему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году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статисти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ческий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107,5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104,6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105,7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105,8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105,9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106,1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106,9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107,3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107,5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107,7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108,5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3.2.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отгруженных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товаров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собственного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выполненных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работ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услуг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собственными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силами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виду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экономической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«Обрабатывающие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производства»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(за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исключением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пищевой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промышленности)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статисти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ческий</w:t>
            </w:r>
          </w:p>
        </w:tc>
        <w:tc>
          <w:tcPr>
            <w:tcW w:w="1221" w:type="dxa"/>
            <w:hideMark/>
          </w:tcPr>
          <w:p w:rsidR="00E16FB5" w:rsidRPr="00231A09" w:rsidRDefault="00E16FB5" w:rsidP="00F82E1E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млрд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руб</w:t>
            </w:r>
            <w:r w:rsidR="00F82E1E">
              <w:rPr>
                <w:kern w:val="2"/>
              </w:rPr>
              <w:t>лей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750,7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813,0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880,2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958,3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048,8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151,8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268,5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399,7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556,1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733,3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936,0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183,2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457,4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785,9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3.3.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Удельный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вес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организаций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виду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экономической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«Обрабатывающие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производства»,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осуществляющих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технологические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инновации,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числе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обследованных</w:t>
            </w:r>
            <w:r w:rsidR="00F2403F">
              <w:rPr>
                <w:kern w:val="2"/>
              </w:rPr>
              <w:t xml:space="preserve"> организаций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статисти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ческий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16,6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22,5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27,6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33,7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39,8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44,5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47,9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50,6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50,7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51,0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53,5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3.4.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2.4.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Темп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инвестиций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капитал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счет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всех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источников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финансирования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виду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экономической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«Обрабатывающие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производства»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к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предыдущему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году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сопоставимых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ценах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статисти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ческий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101,6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102,5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103,0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103,3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103,6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104,0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104,5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104,7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105,3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105,5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105,8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106,0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3.5.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2.5.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Темп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высокопроизводительных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рабочих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мест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виду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экономической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«Обрабатывающие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производства»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отношению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к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предыдущему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году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статисти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ческий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108,3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108,4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108,7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108,9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109,2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109,4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109,6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109,7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109,9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110,1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110,3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110,5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110,6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110,8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3.6.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2.6.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высокотехнологичной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продукции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proofErr w:type="spellStart"/>
            <w:r w:rsidRPr="00231A09">
              <w:rPr>
                <w:kern w:val="2"/>
              </w:rPr>
              <w:t>среднетехнологичного</w:t>
            </w:r>
            <w:proofErr w:type="spellEnd"/>
            <w:r w:rsidR="007E3B57" w:rsidRPr="00231A09">
              <w:rPr>
                <w:kern w:val="2"/>
              </w:rPr>
              <w:t xml:space="preserve"> </w:t>
            </w:r>
            <w:proofErr w:type="spellStart"/>
            <w:r w:rsidRPr="00231A09">
              <w:rPr>
                <w:kern w:val="2"/>
              </w:rPr>
              <w:t>экспортоориентированного</w:t>
            </w:r>
            <w:proofErr w:type="spellEnd"/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сектора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обрабатывающей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32,89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33,22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33,55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33,89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34,23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34,57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34,91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35,70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36,41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37,14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37,89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38,64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40,00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3.7.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2.7.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добычи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угля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тыс.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тонн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814,4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030,0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167,3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314,9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474,9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574,9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694,9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000,0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000,0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000,0</w:t>
            </w:r>
          </w:p>
        </w:tc>
      </w:tr>
      <w:tr w:rsidR="00371A44" w:rsidRPr="00231A09" w:rsidTr="007154E3">
        <w:tc>
          <w:tcPr>
            <w:tcW w:w="20957" w:type="dxa"/>
            <w:gridSpan w:val="19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модернизация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включая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уличного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освещения»</w:t>
            </w:r>
          </w:p>
        </w:tc>
        <w:tc>
          <w:tcPr>
            <w:tcW w:w="986" w:type="dxa"/>
            <w:gridSpan w:val="2"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4.1.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3.1.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Протяженность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построенных,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реконструированных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восстановленных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B97DB5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к</w:t>
            </w:r>
            <w:r w:rsidR="001B375F">
              <w:rPr>
                <w:kern w:val="2"/>
              </w:rPr>
              <w:t>илометров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69,44*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158,05*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248,05*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248,05*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248,05*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248,05*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248,05*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5B3237">
            <w:pPr>
              <w:pageBreakBefore/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4.2.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3.2.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Количество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построенных,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реконструированных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восстановленных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трансформаторных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подстанций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B97DB5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единиц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10*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21*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21*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21*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4.3.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3.3.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Протяженность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построенных,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реконструированных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восстановленных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наружного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(уличного)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освещения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B97DB5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C93BD3" w:rsidP="00371A44">
            <w:pPr>
              <w:jc w:val="center"/>
              <w:rPr>
                <w:kern w:val="2"/>
              </w:rPr>
            </w:pPr>
            <w:r w:rsidRPr="00C93BD3">
              <w:rPr>
                <w:kern w:val="2"/>
              </w:rPr>
              <w:t>километров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57,5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107</w:t>
            </w:r>
            <w:r w:rsidR="00692706">
              <w:rPr>
                <w:kern w:val="2"/>
              </w:rPr>
              <w:t>,0</w:t>
            </w:r>
          </w:p>
        </w:tc>
      </w:tr>
      <w:tr w:rsidR="00371A44" w:rsidRPr="00231A09" w:rsidTr="007154E3">
        <w:tc>
          <w:tcPr>
            <w:tcW w:w="21943" w:type="dxa"/>
            <w:gridSpan w:val="21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газотранспортной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системы»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5.1.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4.1.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Протяженность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построенных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B97DB5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реконструированных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газоснабжения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B97DB5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C93BD3" w:rsidP="00371A44">
            <w:pPr>
              <w:jc w:val="center"/>
              <w:rPr>
                <w:kern w:val="2"/>
              </w:rPr>
            </w:pPr>
            <w:r w:rsidRPr="00C93BD3">
              <w:rPr>
                <w:kern w:val="2"/>
              </w:rPr>
              <w:t>километров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81,5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144,3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144,3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144,3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144,3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144,3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156,8*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212,4*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283,6*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304,1*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373,7*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395,6*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418,6*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454,6*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5.2.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4.2.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Количество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построенных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реконструированных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автомобильных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газонаполнительных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компрессорных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станций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B97DB5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единиц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</w:t>
            </w:r>
          </w:p>
        </w:tc>
      </w:tr>
      <w:tr w:rsidR="00371A44" w:rsidRPr="00231A09" w:rsidTr="007154E3">
        <w:tc>
          <w:tcPr>
            <w:tcW w:w="21943" w:type="dxa"/>
            <w:gridSpan w:val="21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«Расширение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использования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возобновляемых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источников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энергии»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6.1.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5.1.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Мощность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электроэнергетики,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функционирующих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использования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возобновляемых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источников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6E3B22" w:rsidP="00371A44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мегаватт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490,09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490,09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790,09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6.2.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5.2.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Выработка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электроэнергии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B97DB5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6E3B22" w:rsidP="00371A44">
            <w:pPr>
              <w:jc w:val="center"/>
              <w:rPr>
                <w:kern w:val="2"/>
              </w:rPr>
            </w:pPr>
            <w:r w:rsidRPr="006E3B22">
              <w:rPr>
                <w:kern w:val="2"/>
              </w:rPr>
              <w:t>мегаватт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37,0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36,5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40,4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40,6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33,4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33,5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6.3.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5.3.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базе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возобновляемых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источников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распределенной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электроэнергии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мощности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потребленной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B97DB5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16,0**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16,0**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20,0**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6.4.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5.4.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отгруженной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продукции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для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электроэнергетики,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функционирующих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использования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возобновляемых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источников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энергии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2A31D3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млн</w:t>
            </w:r>
            <w:r w:rsidR="002A31D3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рублей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276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790,0</w:t>
            </w:r>
          </w:p>
        </w:tc>
        <w:tc>
          <w:tcPr>
            <w:tcW w:w="1135" w:type="dxa"/>
            <w:hideMark/>
          </w:tcPr>
          <w:p w:rsidR="00E16FB5" w:rsidRPr="00F52339" w:rsidRDefault="00E16FB5" w:rsidP="00371A44">
            <w:pPr>
              <w:jc w:val="center"/>
              <w:rPr>
                <w:spacing w:val="-10"/>
                <w:kern w:val="2"/>
              </w:rPr>
            </w:pPr>
            <w:r w:rsidRPr="00F52339">
              <w:rPr>
                <w:spacing w:val="-10"/>
                <w:kern w:val="2"/>
              </w:rPr>
              <w:t>4</w:t>
            </w:r>
            <w:r w:rsidR="007E3B57" w:rsidRPr="00F52339">
              <w:rPr>
                <w:spacing w:val="-10"/>
                <w:kern w:val="2"/>
              </w:rPr>
              <w:t xml:space="preserve"> </w:t>
            </w:r>
            <w:r w:rsidRPr="00F52339">
              <w:rPr>
                <w:spacing w:val="-10"/>
                <w:kern w:val="2"/>
              </w:rPr>
              <w:t>681</w:t>
            </w:r>
            <w:r w:rsidR="007E3B57" w:rsidRPr="00F52339">
              <w:rPr>
                <w:spacing w:val="-10"/>
                <w:kern w:val="2"/>
              </w:rPr>
              <w:t xml:space="preserve"> </w:t>
            </w:r>
            <w:r w:rsidRPr="00F52339">
              <w:rPr>
                <w:spacing w:val="-10"/>
                <w:kern w:val="2"/>
              </w:rPr>
              <w:t>135,0**</w:t>
            </w:r>
          </w:p>
        </w:tc>
        <w:tc>
          <w:tcPr>
            <w:tcW w:w="982" w:type="dxa"/>
            <w:hideMark/>
          </w:tcPr>
          <w:p w:rsidR="00E16FB5" w:rsidRPr="00F52339" w:rsidRDefault="00E16FB5" w:rsidP="00371A44">
            <w:pPr>
              <w:jc w:val="center"/>
              <w:rPr>
                <w:spacing w:val="-22"/>
                <w:kern w:val="2"/>
              </w:rPr>
            </w:pPr>
            <w:r w:rsidRPr="00F52339">
              <w:rPr>
                <w:spacing w:val="-22"/>
                <w:kern w:val="2"/>
              </w:rPr>
              <w:t>4</w:t>
            </w:r>
            <w:r w:rsidR="007E3B57" w:rsidRPr="00F52339">
              <w:rPr>
                <w:spacing w:val="-22"/>
                <w:kern w:val="2"/>
              </w:rPr>
              <w:t xml:space="preserve"> </w:t>
            </w:r>
            <w:r w:rsidRPr="00F52339">
              <w:rPr>
                <w:spacing w:val="-22"/>
                <w:kern w:val="2"/>
              </w:rPr>
              <w:t>516</w:t>
            </w:r>
            <w:r w:rsidR="007E3B57" w:rsidRPr="00F52339">
              <w:rPr>
                <w:spacing w:val="-22"/>
                <w:kern w:val="2"/>
              </w:rPr>
              <w:t xml:space="preserve"> </w:t>
            </w:r>
            <w:r w:rsidRPr="00F52339">
              <w:rPr>
                <w:spacing w:val="-22"/>
                <w:kern w:val="2"/>
              </w:rPr>
              <w:t>021,0**</w:t>
            </w:r>
          </w:p>
        </w:tc>
        <w:tc>
          <w:tcPr>
            <w:tcW w:w="1123" w:type="dxa"/>
            <w:hideMark/>
          </w:tcPr>
          <w:p w:rsidR="00E16FB5" w:rsidRPr="00F52339" w:rsidRDefault="00E16FB5" w:rsidP="00371A44">
            <w:pPr>
              <w:jc w:val="center"/>
              <w:rPr>
                <w:spacing w:val="-14"/>
                <w:kern w:val="2"/>
              </w:rPr>
            </w:pPr>
            <w:r w:rsidRPr="00F52339">
              <w:rPr>
                <w:spacing w:val="-14"/>
                <w:kern w:val="2"/>
              </w:rPr>
              <w:t>3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730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994,0**</w:t>
            </w:r>
          </w:p>
        </w:tc>
        <w:tc>
          <w:tcPr>
            <w:tcW w:w="1123" w:type="dxa"/>
            <w:hideMark/>
          </w:tcPr>
          <w:p w:rsidR="00E16FB5" w:rsidRPr="00F52339" w:rsidRDefault="00E16FB5" w:rsidP="00371A44">
            <w:pPr>
              <w:jc w:val="center"/>
              <w:rPr>
                <w:spacing w:val="-14"/>
                <w:kern w:val="2"/>
              </w:rPr>
            </w:pPr>
            <w:r w:rsidRPr="00F52339">
              <w:rPr>
                <w:spacing w:val="-14"/>
                <w:kern w:val="2"/>
              </w:rPr>
              <w:t>3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493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694,0**</w:t>
            </w:r>
          </w:p>
        </w:tc>
        <w:tc>
          <w:tcPr>
            <w:tcW w:w="983" w:type="dxa"/>
            <w:hideMark/>
          </w:tcPr>
          <w:p w:rsidR="00E16FB5" w:rsidRPr="00F52339" w:rsidRDefault="00E16FB5" w:rsidP="00371A44">
            <w:pPr>
              <w:jc w:val="center"/>
              <w:rPr>
                <w:spacing w:val="-22"/>
                <w:kern w:val="2"/>
              </w:rPr>
            </w:pPr>
            <w:r w:rsidRPr="00F52339">
              <w:rPr>
                <w:spacing w:val="-22"/>
                <w:kern w:val="2"/>
              </w:rPr>
              <w:t>3</w:t>
            </w:r>
            <w:r w:rsidR="007E3B57" w:rsidRPr="00F52339">
              <w:rPr>
                <w:spacing w:val="-22"/>
                <w:kern w:val="2"/>
              </w:rPr>
              <w:t xml:space="preserve"> </w:t>
            </w:r>
            <w:r w:rsidRPr="00F52339">
              <w:rPr>
                <w:spacing w:val="-22"/>
                <w:kern w:val="2"/>
              </w:rPr>
              <w:t>585</w:t>
            </w:r>
            <w:r w:rsidR="007E3B57" w:rsidRPr="00F52339">
              <w:rPr>
                <w:spacing w:val="-22"/>
                <w:kern w:val="2"/>
              </w:rPr>
              <w:t xml:space="preserve"> </w:t>
            </w:r>
            <w:r w:rsidRPr="00F52339">
              <w:rPr>
                <w:spacing w:val="-22"/>
                <w:kern w:val="2"/>
              </w:rPr>
              <w:t>194,0**</w:t>
            </w:r>
          </w:p>
        </w:tc>
        <w:tc>
          <w:tcPr>
            <w:tcW w:w="1130" w:type="dxa"/>
            <w:hideMark/>
          </w:tcPr>
          <w:p w:rsidR="00E16FB5" w:rsidRPr="00F52339" w:rsidRDefault="00E16FB5" w:rsidP="00371A44">
            <w:pPr>
              <w:jc w:val="center"/>
              <w:rPr>
                <w:spacing w:val="-14"/>
                <w:kern w:val="2"/>
              </w:rPr>
            </w:pPr>
            <w:r w:rsidRPr="00F52339">
              <w:rPr>
                <w:spacing w:val="-14"/>
                <w:kern w:val="2"/>
              </w:rPr>
              <w:t>3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518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394,0**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994,0**</w:t>
            </w:r>
          </w:p>
        </w:tc>
        <w:tc>
          <w:tcPr>
            <w:tcW w:w="1106" w:type="dxa"/>
            <w:hideMark/>
          </w:tcPr>
          <w:p w:rsidR="00E16FB5" w:rsidRPr="00F52339" w:rsidRDefault="00E16FB5" w:rsidP="00371A44">
            <w:pPr>
              <w:jc w:val="center"/>
              <w:rPr>
                <w:spacing w:val="-14"/>
                <w:kern w:val="2"/>
              </w:rPr>
            </w:pPr>
            <w:r w:rsidRPr="00F52339">
              <w:rPr>
                <w:spacing w:val="-14"/>
                <w:kern w:val="2"/>
              </w:rPr>
              <w:t>1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204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994,0**</w:t>
            </w:r>
          </w:p>
        </w:tc>
        <w:tc>
          <w:tcPr>
            <w:tcW w:w="1106" w:type="dxa"/>
            <w:hideMark/>
          </w:tcPr>
          <w:p w:rsidR="00E16FB5" w:rsidRPr="00F52339" w:rsidRDefault="00E16FB5" w:rsidP="00371A44">
            <w:pPr>
              <w:jc w:val="center"/>
              <w:rPr>
                <w:spacing w:val="-14"/>
                <w:kern w:val="2"/>
              </w:rPr>
            </w:pPr>
            <w:r w:rsidRPr="00F52339">
              <w:rPr>
                <w:spacing w:val="-14"/>
                <w:kern w:val="2"/>
              </w:rPr>
              <w:t>1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204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994,0**</w:t>
            </w:r>
          </w:p>
        </w:tc>
        <w:tc>
          <w:tcPr>
            <w:tcW w:w="1106" w:type="dxa"/>
            <w:hideMark/>
          </w:tcPr>
          <w:p w:rsidR="00E16FB5" w:rsidRPr="00F52339" w:rsidRDefault="00E16FB5" w:rsidP="00371A44">
            <w:pPr>
              <w:jc w:val="center"/>
              <w:rPr>
                <w:spacing w:val="-14"/>
                <w:kern w:val="2"/>
              </w:rPr>
            </w:pPr>
            <w:r w:rsidRPr="00F52339">
              <w:rPr>
                <w:spacing w:val="-14"/>
                <w:kern w:val="2"/>
              </w:rPr>
              <w:t>1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204</w:t>
            </w:r>
            <w:r w:rsidR="007E3B57" w:rsidRPr="00F52339">
              <w:rPr>
                <w:spacing w:val="-14"/>
                <w:kern w:val="2"/>
              </w:rPr>
              <w:t xml:space="preserve"> </w:t>
            </w:r>
            <w:r w:rsidRPr="00F52339">
              <w:rPr>
                <w:spacing w:val="-14"/>
                <w:kern w:val="2"/>
              </w:rPr>
              <w:t>994,0**</w:t>
            </w:r>
          </w:p>
        </w:tc>
        <w:tc>
          <w:tcPr>
            <w:tcW w:w="1022" w:type="dxa"/>
            <w:gridSpan w:val="2"/>
            <w:hideMark/>
          </w:tcPr>
          <w:p w:rsidR="00E16FB5" w:rsidRPr="00F52339" w:rsidRDefault="00E16FB5" w:rsidP="00371A44">
            <w:pPr>
              <w:jc w:val="center"/>
              <w:rPr>
                <w:spacing w:val="-20"/>
                <w:kern w:val="2"/>
              </w:rPr>
            </w:pPr>
            <w:r w:rsidRPr="00F52339">
              <w:rPr>
                <w:spacing w:val="-20"/>
                <w:kern w:val="2"/>
              </w:rPr>
              <w:t>1</w:t>
            </w:r>
            <w:r w:rsidR="007E3B57" w:rsidRPr="00F52339">
              <w:rPr>
                <w:spacing w:val="-20"/>
                <w:kern w:val="2"/>
              </w:rPr>
              <w:t xml:space="preserve"> </w:t>
            </w:r>
            <w:r w:rsidRPr="00F52339">
              <w:rPr>
                <w:spacing w:val="-20"/>
                <w:kern w:val="2"/>
              </w:rPr>
              <w:t>204</w:t>
            </w:r>
            <w:r w:rsidR="007E3B57" w:rsidRPr="00F52339">
              <w:rPr>
                <w:spacing w:val="-20"/>
                <w:kern w:val="2"/>
              </w:rPr>
              <w:t xml:space="preserve"> </w:t>
            </w:r>
            <w:r w:rsidRPr="00F52339">
              <w:rPr>
                <w:spacing w:val="-20"/>
                <w:kern w:val="2"/>
              </w:rPr>
              <w:t>994,0**</w:t>
            </w:r>
          </w:p>
        </w:tc>
        <w:tc>
          <w:tcPr>
            <w:tcW w:w="986" w:type="dxa"/>
            <w:gridSpan w:val="2"/>
            <w:hideMark/>
          </w:tcPr>
          <w:p w:rsidR="00E16FB5" w:rsidRPr="00F52339" w:rsidRDefault="00E16FB5" w:rsidP="00371A44">
            <w:pPr>
              <w:jc w:val="center"/>
              <w:rPr>
                <w:spacing w:val="-22"/>
                <w:kern w:val="2"/>
              </w:rPr>
            </w:pPr>
            <w:r w:rsidRPr="00F52339">
              <w:rPr>
                <w:spacing w:val="-22"/>
                <w:kern w:val="2"/>
              </w:rPr>
              <w:t>1</w:t>
            </w:r>
            <w:r w:rsidR="007E3B57" w:rsidRPr="00F52339">
              <w:rPr>
                <w:spacing w:val="-22"/>
                <w:kern w:val="2"/>
              </w:rPr>
              <w:t xml:space="preserve"> </w:t>
            </w:r>
            <w:r w:rsidRPr="00F52339">
              <w:rPr>
                <w:spacing w:val="-22"/>
                <w:kern w:val="2"/>
              </w:rPr>
              <w:t>204</w:t>
            </w:r>
            <w:r w:rsidR="007E3B57" w:rsidRPr="00F52339">
              <w:rPr>
                <w:spacing w:val="-22"/>
                <w:kern w:val="2"/>
              </w:rPr>
              <w:t xml:space="preserve"> </w:t>
            </w:r>
            <w:r w:rsidRPr="00F52339">
              <w:rPr>
                <w:spacing w:val="-22"/>
                <w:kern w:val="2"/>
              </w:rPr>
              <w:t>994,0**</w:t>
            </w:r>
          </w:p>
        </w:tc>
      </w:tr>
      <w:tr w:rsidR="00371A44" w:rsidRPr="00231A09" w:rsidTr="007154E3">
        <w:tc>
          <w:tcPr>
            <w:tcW w:w="21943" w:type="dxa"/>
            <w:gridSpan w:val="21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«Обеспечение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реализации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государственной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программы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</w:t>
            </w:r>
            <w:proofErr w:type="spellStart"/>
            <w:r w:rsidRPr="00231A09">
              <w:rPr>
                <w:kern w:val="2"/>
              </w:rPr>
              <w:t>Энергоэффективность</w:t>
            </w:r>
            <w:proofErr w:type="spellEnd"/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энергетики»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7.1.</w:t>
            </w:r>
          </w:p>
        </w:tc>
        <w:tc>
          <w:tcPr>
            <w:tcW w:w="3851" w:type="dxa"/>
            <w:hideMark/>
          </w:tcPr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6.1.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Количество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специалистов</w:t>
            </w:r>
            <w:r w:rsidR="007E3B57" w:rsidRPr="00231A09">
              <w:rPr>
                <w:kern w:val="2"/>
              </w:rPr>
              <w:t xml:space="preserve"> </w:t>
            </w:r>
          </w:p>
          <w:p w:rsidR="00B97DB5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руководителей,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которых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планируется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обучить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основам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энергосбережения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повышения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эффективности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человек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900*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7.2.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6.2.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Охват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населения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информационной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поддержкой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политики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энергосбережения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50,0</w:t>
            </w:r>
          </w:p>
        </w:tc>
      </w:tr>
      <w:tr w:rsidR="00371A44" w:rsidRPr="00231A09" w:rsidTr="007154E3">
        <w:tc>
          <w:tcPr>
            <w:tcW w:w="569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7.3.</w:t>
            </w:r>
          </w:p>
        </w:tc>
        <w:tc>
          <w:tcPr>
            <w:tcW w:w="3851" w:type="dxa"/>
            <w:hideMark/>
          </w:tcPr>
          <w:p w:rsidR="00E16FB5" w:rsidRPr="00231A09" w:rsidRDefault="00E16FB5" w:rsidP="00371A44">
            <w:pPr>
              <w:rPr>
                <w:kern w:val="2"/>
              </w:rPr>
            </w:pPr>
            <w:r w:rsidRPr="00231A09">
              <w:rPr>
                <w:kern w:val="2"/>
              </w:rPr>
              <w:t>6.3.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учтенных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бюджетных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обязательств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министерства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количества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бюджетных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обязательств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текущего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года</w:t>
            </w:r>
          </w:p>
        </w:tc>
        <w:tc>
          <w:tcPr>
            <w:tcW w:w="111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ведом</w:t>
            </w:r>
            <w:r w:rsidR="006E1ADC">
              <w:rPr>
                <w:kern w:val="2"/>
              </w:rPr>
              <w:softHyphen/>
            </w:r>
            <w:r w:rsidRPr="00231A09">
              <w:rPr>
                <w:kern w:val="2"/>
              </w:rPr>
              <w:t>ственный</w:t>
            </w:r>
          </w:p>
        </w:tc>
        <w:tc>
          <w:tcPr>
            <w:tcW w:w="1221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процентов</w:t>
            </w:r>
          </w:p>
        </w:tc>
        <w:tc>
          <w:tcPr>
            <w:tcW w:w="99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–</w:t>
            </w:r>
          </w:p>
        </w:tc>
        <w:tc>
          <w:tcPr>
            <w:tcW w:w="113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2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2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3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30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275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106" w:type="dxa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1022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6" w:type="dxa"/>
            <w:gridSpan w:val="2"/>
            <w:hideMark/>
          </w:tcPr>
          <w:p w:rsidR="00E16FB5" w:rsidRPr="00231A09" w:rsidRDefault="00E16FB5" w:rsidP="00371A44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</w:tr>
    </w:tbl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Примечание.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*</w:t>
      </w:r>
      <w:r w:rsidR="00413C0C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Значение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будет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уточняться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отсутствии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остается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последнего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было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финансирование.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**</w:t>
      </w:r>
      <w:r w:rsidR="00413C0C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Значение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будет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уточняться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внебюджетных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  <w:sectPr w:rsidR="00E16FB5" w:rsidRPr="00231A09" w:rsidSect="00DD18C8">
          <w:pgSz w:w="23814" w:h="16840" w:orient="landscape" w:code="8"/>
          <w:pgMar w:top="1304" w:right="851" w:bottom="851" w:left="1134" w:header="720" w:footer="720" w:gutter="0"/>
          <w:cols w:space="720"/>
        </w:sectPr>
      </w:pPr>
    </w:p>
    <w:p w:rsidR="00E16FB5" w:rsidRPr="00231A09" w:rsidRDefault="00E16FB5" w:rsidP="000D104A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</w:t>
      </w:r>
    </w:p>
    <w:p w:rsidR="00E16FB5" w:rsidRPr="00231A09" w:rsidRDefault="00E16FB5" w:rsidP="000D104A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0D104A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0D104A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ПЕРЕЧЕНЬ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подпрограмм,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"/>
        <w:gridCol w:w="3265"/>
        <w:gridCol w:w="1927"/>
        <w:gridCol w:w="1378"/>
        <w:gridCol w:w="1379"/>
        <w:gridCol w:w="2063"/>
        <w:gridCol w:w="2344"/>
        <w:gridCol w:w="1920"/>
      </w:tblGrid>
      <w:tr w:rsidR="00371A44" w:rsidRPr="00551B15" w:rsidTr="006C5E53">
        <w:trPr>
          <w:tblHeader/>
        </w:trPr>
        <w:tc>
          <w:tcPr>
            <w:tcW w:w="693" w:type="dxa"/>
            <w:vMerge w:val="restart"/>
          </w:tcPr>
          <w:p w:rsidR="000D104A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№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п/п</w:t>
            </w:r>
          </w:p>
        </w:tc>
        <w:tc>
          <w:tcPr>
            <w:tcW w:w="3265" w:type="dxa"/>
            <w:vMerge w:val="restart"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Номер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наименование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мероприятия,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приоритетного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мероприятия</w:t>
            </w:r>
          </w:p>
          <w:p w:rsidR="00291F89" w:rsidRPr="00551B15" w:rsidRDefault="00291F89" w:rsidP="006C5E53">
            <w:pPr>
              <w:rPr>
                <w:kern w:val="2"/>
              </w:rPr>
            </w:pPr>
          </w:p>
        </w:tc>
        <w:tc>
          <w:tcPr>
            <w:tcW w:w="1927" w:type="dxa"/>
            <w:vMerge w:val="restart"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Соисполнитель,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участник,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ответственный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за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исполнение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мероприятия</w:t>
            </w:r>
            <w:r w:rsidR="00017C0E">
              <w:rPr>
                <w:kern w:val="2"/>
              </w:rPr>
              <w:t>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приоритетного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мероприятия</w:t>
            </w:r>
          </w:p>
        </w:tc>
        <w:tc>
          <w:tcPr>
            <w:tcW w:w="2757" w:type="dxa"/>
            <w:gridSpan w:val="2"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Срок</w:t>
            </w:r>
          </w:p>
        </w:tc>
        <w:tc>
          <w:tcPr>
            <w:tcW w:w="2063" w:type="dxa"/>
            <w:vMerge w:val="restart"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Ожидаемый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результат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(краткое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описание)</w:t>
            </w:r>
          </w:p>
        </w:tc>
        <w:tc>
          <w:tcPr>
            <w:tcW w:w="2344" w:type="dxa"/>
            <w:vMerge w:val="restart"/>
          </w:tcPr>
          <w:p w:rsidR="000D104A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Последствия</w:t>
            </w:r>
            <w:r w:rsidR="007E3B57" w:rsidRPr="00551B15">
              <w:rPr>
                <w:kern w:val="2"/>
              </w:rPr>
              <w:t xml:space="preserve"> </w:t>
            </w:r>
            <w:proofErr w:type="spellStart"/>
            <w:r w:rsidRPr="00551B15">
              <w:rPr>
                <w:kern w:val="2"/>
              </w:rPr>
              <w:t>нереализации</w:t>
            </w:r>
            <w:proofErr w:type="spellEnd"/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основного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мероприятия,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приоритетного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мероприятия</w:t>
            </w:r>
          </w:p>
        </w:tc>
        <w:tc>
          <w:tcPr>
            <w:tcW w:w="1920" w:type="dxa"/>
            <w:vMerge w:val="restart"/>
          </w:tcPr>
          <w:p w:rsidR="000D104A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Связь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с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показателями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(подпрограммы)</w:t>
            </w:r>
          </w:p>
        </w:tc>
      </w:tr>
      <w:tr w:rsidR="00371A44" w:rsidRPr="00551B15" w:rsidTr="006C5E53">
        <w:trPr>
          <w:tblHeader/>
        </w:trPr>
        <w:tc>
          <w:tcPr>
            <w:tcW w:w="693" w:type="dxa"/>
            <w:vMerge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</w:p>
        </w:tc>
        <w:tc>
          <w:tcPr>
            <w:tcW w:w="3265" w:type="dxa"/>
            <w:vMerge/>
          </w:tcPr>
          <w:p w:rsidR="00291F89" w:rsidRPr="00551B15" w:rsidRDefault="00291F89" w:rsidP="006C5E53">
            <w:pPr>
              <w:rPr>
                <w:kern w:val="2"/>
              </w:rPr>
            </w:pPr>
          </w:p>
        </w:tc>
        <w:tc>
          <w:tcPr>
            <w:tcW w:w="1927" w:type="dxa"/>
            <w:vMerge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</w:p>
        </w:tc>
        <w:tc>
          <w:tcPr>
            <w:tcW w:w="1378" w:type="dxa"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начала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реализации</w:t>
            </w:r>
          </w:p>
        </w:tc>
        <w:tc>
          <w:tcPr>
            <w:tcW w:w="1379" w:type="dxa"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окончания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реализации</w:t>
            </w:r>
          </w:p>
        </w:tc>
        <w:tc>
          <w:tcPr>
            <w:tcW w:w="2063" w:type="dxa"/>
            <w:vMerge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</w:p>
        </w:tc>
        <w:tc>
          <w:tcPr>
            <w:tcW w:w="2344" w:type="dxa"/>
            <w:vMerge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</w:p>
        </w:tc>
        <w:tc>
          <w:tcPr>
            <w:tcW w:w="1920" w:type="dxa"/>
            <w:vMerge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</w:p>
        </w:tc>
      </w:tr>
    </w:tbl>
    <w:p w:rsidR="006C5E53" w:rsidRPr="006C5E53" w:rsidRDefault="006C5E53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"/>
        <w:gridCol w:w="3265"/>
        <w:gridCol w:w="1927"/>
        <w:gridCol w:w="1378"/>
        <w:gridCol w:w="1379"/>
        <w:gridCol w:w="2063"/>
        <w:gridCol w:w="2344"/>
        <w:gridCol w:w="1920"/>
      </w:tblGrid>
      <w:tr w:rsidR="00371A44" w:rsidRPr="00551B15" w:rsidTr="006C5E53">
        <w:trPr>
          <w:tblHeader/>
        </w:trPr>
        <w:tc>
          <w:tcPr>
            <w:tcW w:w="693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1</w:t>
            </w:r>
          </w:p>
        </w:tc>
        <w:tc>
          <w:tcPr>
            <w:tcW w:w="3265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</w:t>
            </w:r>
          </w:p>
        </w:tc>
        <w:tc>
          <w:tcPr>
            <w:tcW w:w="1927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</w:t>
            </w:r>
          </w:p>
        </w:tc>
        <w:tc>
          <w:tcPr>
            <w:tcW w:w="1378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4</w:t>
            </w:r>
          </w:p>
        </w:tc>
        <w:tc>
          <w:tcPr>
            <w:tcW w:w="1379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5</w:t>
            </w:r>
          </w:p>
        </w:tc>
        <w:tc>
          <w:tcPr>
            <w:tcW w:w="2063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</w:t>
            </w:r>
          </w:p>
        </w:tc>
        <w:tc>
          <w:tcPr>
            <w:tcW w:w="2344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7</w:t>
            </w:r>
          </w:p>
        </w:tc>
        <w:tc>
          <w:tcPr>
            <w:tcW w:w="1920" w:type="dxa"/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8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I.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Подпрограмма</w:t>
            </w:r>
            <w:r w:rsidR="007E3B57" w:rsidRPr="00551B15">
              <w:rPr>
                <w:kern w:val="2"/>
              </w:rPr>
              <w:t xml:space="preserve"> </w:t>
            </w:r>
            <w:r w:rsidR="004260F2">
              <w:rPr>
                <w:kern w:val="2"/>
              </w:rPr>
              <w:t xml:space="preserve">1 </w:t>
            </w:r>
            <w:r w:rsidRPr="00551B15">
              <w:rPr>
                <w:kern w:val="2"/>
              </w:rPr>
              <w:t>«Энергосбережение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эффективности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муниципальных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учреждениях»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Цель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="004260F2">
              <w:rPr>
                <w:kern w:val="2"/>
              </w:rPr>
              <w:t xml:space="preserve">1 </w:t>
            </w:r>
            <w:r w:rsidRPr="00551B15">
              <w:rPr>
                <w:kern w:val="2"/>
              </w:rPr>
              <w:t>«Повышение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эффективности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организаций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участием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муниципальных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образований»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1.1.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оснащенности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приборами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учета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используемых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ресурсов»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1.1.1.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017C0E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017C0E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1.1.</w:t>
            </w:r>
            <w:r w:rsidR="00017C0E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Установка/замена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приборов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учета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потребляемых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энергоресурсов,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числе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приобретение,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оплата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выполнения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необходимых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проектных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работ,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предшествующих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установке/замене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Правительство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здравоохранения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информационных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технологий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связи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культуры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общего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профессионального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образования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транспорта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труда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социального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физической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культуре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спорту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департамент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делам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казачества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кадетских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учебных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заведений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департамент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обеспечению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мировых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судей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департамент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Pr="004E3663" w:rsidRDefault="00291F89" w:rsidP="004E3663">
            <w:pPr>
              <w:rPr>
                <w:spacing w:val="-2"/>
                <w:kern w:val="2"/>
              </w:rPr>
            </w:pPr>
            <w:r w:rsidRPr="004E3663">
              <w:rPr>
                <w:spacing w:val="-2"/>
                <w:kern w:val="2"/>
              </w:rPr>
              <w:t>по</w:t>
            </w:r>
            <w:r w:rsidR="004E3663" w:rsidRPr="004E3663">
              <w:rPr>
                <w:spacing w:val="-2"/>
                <w:kern w:val="2"/>
              </w:rPr>
              <w:t xml:space="preserve"> </w:t>
            </w:r>
            <w:r w:rsidRPr="004E3663">
              <w:rPr>
                <w:spacing w:val="-2"/>
                <w:kern w:val="2"/>
              </w:rPr>
              <w:t>предупреждению</w:t>
            </w:r>
          </w:p>
          <w:p w:rsidR="00291F89" w:rsidRPr="00551B15" w:rsidRDefault="00291F89" w:rsidP="004E366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ликвидации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чрезвычайных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ситуаций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комитет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молодежной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политике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комитет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управлению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архивным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делом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управление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службы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занятости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населения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местного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самоуправления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расчетов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бюджетных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учреждений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за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потребляемые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ресурсов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приборам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учета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C0E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неисполнение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требований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</w:t>
            </w:r>
            <w:r w:rsidR="00017C0E">
              <w:rPr>
                <w:kern w:val="2"/>
              </w:rPr>
              <w:t xml:space="preserve">атьи </w:t>
            </w:r>
            <w:r w:rsidRPr="00551B15">
              <w:rPr>
                <w:kern w:val="2"/>
              </w:rPr>
              <w:t>13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Федерального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закона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23.11.2009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№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261-ФЗ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1.2,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1.3,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1.4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104A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1.2.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используемых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0D104A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энергетических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ресурсов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организациях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участием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или</w:t>
            </w:r>
            <w:r w:rsidR="000D104A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муниципального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образования»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1.2.1.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B27D48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B27D48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Приобретение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энергосберегающего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оборудования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материалов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Правительство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здравоохранения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информационных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технологий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связи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культуры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общего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профессионального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образования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транспорта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труда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социального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физической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культуре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спорту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департамент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делам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казачества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кадетских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учебных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заведений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департамент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обеспечению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мировых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судей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департамент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Pr="004E3663" w:rsidRDefault="00291F89" w:rsidP="006C5E53">
            <w:pPr>
              <w:rPr>
                <w:spacing w:val="-2"/>
                <w:kern w:val="2"/>
              </w:rPr>
            </w:pPr>
            <w:r w:rsidRPr="004E3663">
              <w:rPr>
                <w:spacing w:val="-2"/>
                <w:kern w:val="2"/>
              </w:rPr>
              <w:t>по</w:t>
            </w:r>
            <w:r w:rsidR="007E3B57" w:rsidRPr="004E3663">
              <w:rPr>
                <w:spacing w:val="-2"/>
                <w:kern w:val="2"/>
              </w:rPr>
              <w:t xml:space="preserve"> </w:t>
            </w:r>
            <w:r w:rsidRPr="004E3663">
              <w:rPr>
                <w:spacing w:val="-2"/>
                <w:kern w:val="2"/>
              </w:rPr>
              <w:t>предупреждению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ликвидации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чрезвычайных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ситуаций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комитет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молодежной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политике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комитет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управлению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архивным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делом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управление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службы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занятости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населения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органы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местного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самоуправления</w:t>
            </w:r>
          </w:p>
        </w:tc>
        <w:tc>
          <w:tcPr>
            <w:tcW w:w="137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эффективности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бюджетных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учреждений</w:t>
            </w:r>
          </w:p>
        </w:tc>
        <w:tc>
          <w:tcPr>
            <w:tcW w:w="23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эффективности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бюджетных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учреждений</w:t>
            </w:r>
          </w:p>
        </w:tc>
        <w:tc>
          <w:tcPr>
            <w:tcW w:w="192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1.5,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1.6</w:t>
            </w:r>
            <w:r w:rsidR="00B27D48">
              <w:rPr>
                <w:kern w:val="2"/>
              </w:rPr>
              <w:t>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1.7,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1.8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II.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«Развитие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ее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конкурентоспособности»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Цель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«Создание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динамично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развивающейся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конкурентоспособной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«Поддержка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2.1.1.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Создание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благоприятной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среды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территории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числе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формирование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региональных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форм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поддержки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37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стабильного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территории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сокращение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2.2,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2.3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2.1.2.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Имущественный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взнос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некоммерческой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организации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«Региональный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фонд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области»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целях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содействия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привлечения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инвестиций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числе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="008B601F">
              <w:rPr>
                <w:kern w:val="2"/>
              </w:rPr>
              <w:t>«</w:t>
            </w:r>
            <w:r w:rsidRPr="00551B15">
              <w:rPr>
                <w:kern w:val="2"/>
              </w:rPr>
              <w:t>Регионального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фонда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  <w:r w:rsidR="008B601F">
              <w:rPr>
                <w:kern w:val="2"/>
              </w:rPr>
              <w:t>»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Некоммерческая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организация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«Региональный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фонд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промышленности»</w:t>
            </w:r>
          </w:p>
          <w:p w:rsidR="00291F89" w:rsidRPr="00551B15" w:rsidRDefault="00291F89" w:rsidP="006C5E53">
            <w:pPr>
              <w:rPr>
                <w:kern w:val="2"/>
              </w:rPr>
            </w:pPr>
          </w:p>
        </w:tc>
        <w:tc>
          <w:tcPr>
            <w:tcW w:w="137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2022</w:t>
            </w:r>
          </w:p>
        </w:tc>
        <w:tc>
          <w:tcPr>
            <w:tcW w:w="137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доступности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заемных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средств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региона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дефицит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доступных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заемных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средств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устойчивой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2.2</w:t>
            </w:r>
          </w:p>
        </w:tc>
      </w:tr>
      <w:tr w:rsidR="00371A44" w:rsidRPr="00551B15" w:rsidTr="006C5E53">
        <w:tc>
          <w:tcPr>
            <w:tcW w:w="14969" w:type="dxa"/>
            <w:gridSpan w:val="8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«Стимулирование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роста</w:t>
            </w:r>
            <w:r w:rsidR="007E3B57" w:rsidRPr="00551B15">
              <w:rPr>
                <w:kern w:val="2"/>
              </w:rPr>
              <w:t xml:space="preserve"> </w:t>
            </w:r>
            <w:proofErr w:type="spellStart"/>
            <w:r w:rsidRPr="00551B15">
              <w:rPr>
                <w:kern w:val="2"/>
              </w:rPr>
              <w:t>внутрирегиональной</w:t>
            </w:r>
            <w:proofErr w:type="spellEnd"/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кооперации»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2.2.1.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2.3.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Оказание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содействия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территории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кластеров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сфере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37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инновационной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активности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сокращение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себестоимости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продукции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инновационной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активности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себестоимости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продукции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2.4,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2.5,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2.6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«Развитие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производственного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потенциала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угледобывающих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2.3.1.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586909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2.4.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Приобретение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ремонт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очистного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проходческого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оборудования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угледобывающие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стабильного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угля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своевременной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подготовки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очистных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работ;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модернизация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техническое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перевооружение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действующих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создание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высокотехноло</w:t>
            </w:r>
            <w:r w:rsidR="006E1ADC" w:rsidRPr="00551B15">
              <w:rPr>
                <w:kern w:val="2"/>
              </w:rPr>
              <w:softHyphen/>
            </w:r>
            <w:r w:rsidRPr="00551B15">
              <w:rPr>
                <w:kern w:val="2"/>
              </w:rPr>
              <w:t>гичных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горнодобывающих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сокращение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добычи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горной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массы;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темпов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прохождения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горных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выработок;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износ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фондов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угольных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предприятий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2.7</w:t>
            </w:r>
            <w:r w:rsidR="007E3B57" w:rsidRPr="00551B15">
              <w:rPr>
                <w:kern w:val="2"/>
              </w:rPr>
              <w:t xml:space="preserve"> 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III.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«Развитие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модернизация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включая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уличного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Цель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эффективности,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4E366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надежности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предоставления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услуг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электроснабжению</w:t>
            </w:r>
            <w:r w:rsidR="004E3663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уличному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освещению»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«Сокращение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количества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бесхозяйных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3.1.1.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Разработка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проектной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документации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2023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готовность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неготовность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3.1</w:t>
            </w:r>
            <w:r w:rsidR="007E3B57" w:rsidRPr="00551B15">
              <w:rPr>
                <w:kern w:val="2"/>
              </w:rPr>
              <w:t xml:space="preserve"> 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3.1.2.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2024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2026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надежности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предоставления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услуг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электроснабжения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населению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надежности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предоставления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услуг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электроснабжения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населению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586909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</w:t>
            </w:r>
            <w:r w:rsidR="00586909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3.2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5B3237">
            <w:pPr>
              <w:pageBreakBefore/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3.1.3.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3.3.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Приобретение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оборудования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материалов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восстановления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сокращение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сроков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восстановления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электроснабжения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сроков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восстановления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электроснабжения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F54D1F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</w:t>
            </w:r>
            <w:r w:rsidR="00F54D1F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3.2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улиц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населенных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пунктов»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3.2.1.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3.4.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Разработка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проектной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документации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наружного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(уличного)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готовность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строительства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наружного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(уличного)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неготовность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строительства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наружного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(уличного)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3.3</w:t>
            </w:r>
            <w:r w:rsidR="007E3B57" w:rsidRPr="00551B15">
              <w:rPr>
                <w:kern w:val="2"/>
              </w:rPr>
              <w:t xml:space="preserve"> 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3.2.2.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3.5.</w:t>
            </w:r>
            <w:r w:rsidR="00B25F42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наружного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(уличного)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освещенности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освещенности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3.3</w:t>
            </w:r>
            <w:r w:rsidR="007E3B57" w:rsidRPr="00551B15">
              <w:rPr>
                <w:kern w:val="2"/>
              </w:rPr>
              <w:t xml:space="preserve"> 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3.2.3.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3.6.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Приобретение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оборудования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материалов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восстановления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наружного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(уличного)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сокращение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сроков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восстановления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наружного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(уличного)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сроков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восстановления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электрических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наружного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(уличного)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освещения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3.3</w:t>
            </w:r>
            <w:r w:rsidR="007E3B57" w:rsidRPr="00551B15">
              <w:rPr>
                <w:kern w:val="2"/>
              </w:rPr>
              <w:t xml:space="preserve"> 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3.3.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«Планирование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перспективного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сетевой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инфраструктуры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генерирующих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мощностей»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3.3.1.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3.7.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Разработка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схемы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4E366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перспективного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4E366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качества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планирования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период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B25F42">
            <w:pPr>
              <w:rPr>
                <w:kern w:val="2"/>
              </w:rPr>
            </w:pPr>
            <w:r w:rsidRPr="00551B15">
              <w:rPr>
                <w:kern w:val="2"/>
              </w:rPr>
              <w:t>2018</w:t>
            </w:r>
            <w:r w:rsidR="004E3663">
              <w:rPr>
                <w:kern w:val="2"/>
              </w:rPr>
              <w:t xml:space="preserve"> – </w:t>
            </w:r>
            <w:r w:rsidRPr="00551B15">
              <w:rPr>
                <w:kern w:val="2"/>
              </w:rPr>
              <w:t>2022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год</w:t>
            </w:r>
            <w:r w:rsidR="00B25F42">
              <w:rPr>
                <w:kern w:val="2"/>
              </w:rPr>
              <w:t>ов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качества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планирования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период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B25F42">
            <w:pPr>
              <w:rPr>
                <w:kern w:val="2"/>
              </w:rPr>
            </w:pPr>
            <w:r w:rsidRPr="00551B15">
              <w:rPr>
                <w:kern w:val="2"/>
              </w:rPr>
              <w:t>2018</w:t>
            </w:r>
            <w:r w:rsidR="006E1ADC" w:rsidRPr="00551B15">
              <w:rPr>
                <w:kern w:val="2"/>
              </w:rPr>
              <w:t xml:space="preserve"> – </w:t>
            </w:r>
            <w:r w:rsidRPr="00551B15">
              <w:rPr>
                <w:kern w:val="2"/>
              </w:rPr>
              <w:t>2022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год</w:t>
            </w:r>
            <w:r w:rsidR="00B25F42">
              <w:rPr>
                <w:kern w:val="2"/>
              </w:rPr>
              <w:t>ов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3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IV.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«Развитие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газотранспортной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системы»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4.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Цель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газификации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4.1.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«Модернизация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расширение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газотранспортной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системы»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4.1.1.</w:t>
            </w:r>
          </w:p>
        </w:tc>
        <w:tc>
          <w:tcPr>
            <w:tcW w:w="326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Разработка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проектной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документации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газоснабжения</w:t>
            </w:r>
          </w:p>
        </w:tc>
        <w:tc>
          <w:tcPr>
            <w:tcW w:w="192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2019*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2030*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готовность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строительства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газоснабжения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неготовность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к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строительства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газоснабжения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4.1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4.1.2.</w:t>
            </w:r>
          </w:p>
        </w:tc>
        <w:tc>
          <w:tcPr>
            <w:tcW w:w="326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газоснабжения</w:t>
            </w:r>
          </w:p>
        </w:tc>
        <w:tc>
          <w:tcPr>
            <w:tcW w:w="192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2019*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2030*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надежности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предоставления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услуг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газоснабжения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населению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надежности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предоставления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услуг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газоснабжения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населению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4.1.</w:t>
            </w:r>
          </w:p>
        </w:tc>
      </w:tr>
      <w:tr w:rsidR="00371A44" w:rsidRPr="00551B15" w:rsidTr="006C5E53">
        <w:tc>
          <w:tcPr>
            <w:tcW w:w="14969" w:type="dxa"/>
            <w:gridSpan w:val="8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4.2.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количества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автомобильных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газонаполнительных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компрессорных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станций»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4.2.1.</w:t>
            </w:r>
          </w:p>
        </w:tc>
        <w:tc>
          <w:tcPr>
            <w:tcW w:w="326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4.3.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реконструкция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автомобильных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газонаполнительных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компрессорных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станций</w:t>
            </w:r>
          </w:p>
        </w:tc>
        <w:tc>
          <w:tcPr>
            <w:tcW w:w="192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организации,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осуществляющие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поставку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газомоторного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топлива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доступности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автомобильных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газонаполнительных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компрессорных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станций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доступности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автомобильных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газонаполнительных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компрессорных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станций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b/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4.2.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V.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«Расширение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5.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Цель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4E366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генерирующими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объектами,</w:t>
            </w:r>
            <w:r w:rsidR="004E3663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5.1.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мощности,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генерирующей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4E366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объектами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электроэнергетики,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4E3663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5.1.1.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Строительство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функционирующих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генерирующие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компании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электроэнергетики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2021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создание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984DB3">
              <w:rPr>
                <w:kern w:val="2"/>
              </w:rPr>
              <w:t>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отсутствие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984DB3">
              <w:rPr>
                <w:kern w:val="2"/>
              </w:rPr>
              <w:t>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функционирующих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5.1,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52,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53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DB3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5.2.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комплектующих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984DB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984DB3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</w:t>
            </w:r>
            <w:r w:rsidR="00984DB3">
              <w:rPr>
                <w:kern w:val="2"/>
              </w:rPr>
              <w:t>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5.1.2.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Организация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производства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комплектующих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функционирующих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генерирующие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компании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электроэнергетики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комплектующими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изделиями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необеспечение</w:t>
            </w:r>
            <w:r w:rsidR="007E3B57" w:rsidRPr="00551B15">
              <w:rPr>
                <w:kern w:val="2"/>
              </w:rPr>
              <w:t xml:space="preserve"> </w:t>
            </w:r>
          </w:p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объектов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функционирующих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на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возобновляемых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источников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энергии,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комплектующими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изделиями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5.4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5B3237">
            <w:pPr>
              <w:pageBreakBefore/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VI.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реализации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</w:t>
            </w:r>
            <w:proofErr w:type="spellStart"/>
            <w:r w:rsidRPr="00551B15">
              <w:rPr>
                <w:kern w:val="2"/>
              </w:rPr>
              <w:t>Энергоэффективность</w:t>
            </w:r>
            <w:proofErr w:type="spellEnd"/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FF32DF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Цель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«Создание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условий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для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исполнения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полномочий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области»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6.1.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1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информированности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вопросах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энергосбережения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повышения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эффективности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руководителей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специалистов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исполнительной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власти,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муниципальных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учреждений,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организаций,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осуществляющих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регулируемые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виды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6.1.1.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6.1</w:t>
            </w:r>
            <w:r w:rsidR="004F3892">
              <w:rPr>
                <w:kern w:val="2"/>
              </w:rPr>
              <w:t>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Обучение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руководителей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специалистов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исполнительной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власти,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муниципальных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учреждений,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организаций,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осуществляющих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регулируемые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виды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основам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энергосбережения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повышения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энергетической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эффективности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2022</w:t>
            </w:r>
          </w:p>
        </w:tc>
        <w:tc>
          <w:tcPr>
            <w:tcW w:w="13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ответственности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за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неэффективную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энергоресурсов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ответственности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за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неэффективную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использованию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энергоресурсов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FF32DF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</w:t>
            </w:r>
            <w:r w:rsidR="00FF32DF">
              <w:rPr>
                <w:kern w:val="2"/>
              </w:rPr>
              <w:t>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6.1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6.1.2.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Информационная</w:t>
            </w:r>
          </w:p>
          <w:p w:rsidR="00291F89" w:rsidRPr="00551B15" w:rsidRDefault="00291F89" w:rsidP="004F3892">
            <w:pPr>
              <w:rPr>
                <w:kern w:val="2"/>
              </w:rPr>
            </w:pPr>
            <w:r w:rsidRPr="00551B15">
              <w:rPr>
                <w:kern w:val="2"/>
              </w:rPr>
              <w:t>поддержка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политики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энергосбережения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жилищно-коммунального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хозяйства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2022</w:t>
            </w:r>
          </w:p>
        </w:tc>
        <w:tc>
          <w:tcPr>
            <w:tcW w:w="13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повышение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информированности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граждан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вопросам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энергосбережения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многоквартирном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жилищном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фонде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уровня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информированности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граждан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вопросам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энергосбережения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многоквартирном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жилищном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фонде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FF32DF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</w:t>
            </w:r>
            <w:r w:rsidR="00FF32DF">
              <w:rPr>
                <w:kern w:val="2"/>
              </w:rPr>
              <w:t>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6.2</w:t>
            </w:r>
          </w:p>
        </w:tc>
      </w:tr>
      <w:tr w:rsidR="00371A44" w:rsidRPr="00551B15" w:rsidTr="006C5E53">
        <w:tc>
          <w:tcPr>
            <w:tcW w:w="14969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6.2.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Задача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2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подпрограммы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«Обеспечение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деятельности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области»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6.2.1.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6.3.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Содержание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аппарата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министерства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2019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увеличение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программы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объемов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финансирования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мероприятий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государственной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программы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6.3</w:t>
            </w:r>
          </w:p>
        </w:tc>
      </w:tr>
      <w:tr w:rsidR="00371A44" w:rsidRPr="00551B15" w:rsidTr="006C5E53"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6.2.2.</w:t>
            </w:r>
          </w:p>
        </w:tc>
        <w:tc>
          <w:tcPr>
            <w:tcW w:w="32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ОМ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6.4.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Сопровождение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информационной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системы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в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сфере</w:t>
            </w:r>
            <w:r w:rsidR="007E3B57" w:rsidRPr="00551B15">
              <w:rPr>
                <w:kern w:val="2"/>
              </w:rPr>
              <w:t xml:space="preserve"> </w:t>
            </w:r>
            <w:proofErr w:type="spellStart"/>
            <w:r w:rsidRPr="00551B15">
              <w:rPr>
                <w:kern w:val="2"/>
              </w:rPr>
              <w:t>энергоэффективности</w:t>
            </w:r>
            <w:proofErr w:type="spellEnd"/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развитии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3663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министерство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промышленности</w:t>
            </w:r>
            <w:r w:rsidR="007E3B57" w:rsidRPr="00551B15">
              <w:rPr>
                <w:kern w:val="2"/>
              </w:rPr>
              <w:t xml:space="preserve"> </w:t>
            </w:r>
          </w:p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энергетики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Ростовской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области</w:t>
            </w:r>
          </w:p>
        </w:tc>
        <w:tc>
          <w:tcPr>
            <w:tcW w:w="13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2022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jc w:val="center"/>
              <w:rPr>
                <w:kern w:val="2"/>
              </w:rPr>
            </w:pPr>
            <w:r w:rsidRPr="00551B15">
              <w:rPr>
                <w:kern w:val="2"/>
              </w:rPr>
              <w:t>2030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совершенствование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системы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стратегического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планирования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снижение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качества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стратегического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планирования</w:t>
            </w:r>
            <w:r w:rsidR="007E3B57" w:rsidRPr="00551B15">
              <w:rPr>
                <w:kern w:val="2"/>
              </w:rPr>
              <w:t xml:space="preserve"> </w:t>
            </w:r>
          </w:p>
        </w:tc>
        <w:tc>
          <w:tcPr>
            <w:tcW w:w="1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F89" w:rsidRPr="00551B15" w:rsidRDefault="00291F89" w:rsidP="006C5E53">
            <w:pPr>
              <w:rPr>
                <w:kern w:val="2"/>
              </w:rPr>
            </w:pPr>
            <w:r w:rsidRPr="00551B15">
              <w:rPr>
                <w:kern w:val="2"/>
              </w:rPr>
              <w:t>показатель</w:t>
            </w:r>
            <w:r w:rsidR="007E3B57" w:rsidRPr="00551B15">
              <w:rPr>
                <w:kern w:val="2"/>
              </w:rPr>
              <w:t xml:space="preserve"> </w:t>
            </w:r>
            <w:r w:rsidRPr="00551B15">
              <w:rPr>
                <w:kern w:val="2"/>
              </w:rPr>
              <w:t>6.3</w:t>
            </w:r>
          </w:p>
        </w:tc>
      </w:tr>
    </w:tbl>
    <w:p w:rsidR="004E3663" w:rsidRDefault="004E3663" w:rsidP="001A0FC7">
      <w:pPr>
        <w:ind w:firstLine="709"/>
        <w:jc w:val="both"/>
        <w:rPr>
          <w:kern w:val="2"/>
          <w:sz w:val="28"/>
          <w:szCs w:val="28"/>
        </w:rPr>
      </w:pPr>
    </w:p>
    <w:p w:rsidR="004E3663" w:rsidRDefault="004E3663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 xml:space="preserve">Примечание. </w:t>
      </w:r>
    </w:p>
    <w:p w:rsidR="000D73FA" w:rsidRDefault="000D73FA" w:rsidP="001A0FC7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Используемое сокращение:</w:t>
      </w:r>
    </w:p>
    <w:p w:rsidR="00E16FB5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мероприятие.</w:t>
      </w:r>
    </w:p>
    <w:p w:rsidR="000D73FA" w:rsidRPr="00231A09" w:rsidRDefault="000D73FA" w:rsidP="001A0FC7">
      <w:pPr>
        <w:ind w:firstLine="709"/>
        <w:jc w:val="both"/>
        <w:rPr>
          <w:kern w:val="2"/>
          <w:sz w:val="28"/>
          <w:szCs w:val="28"/>
        </w:rPr>
      </w:pPr>
    </w:p>
    <w:p w:rsidR="000D73FA" w:rsidRPr="00231A09" w:rsidRDefault="000D73FA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 xml:space="preserve">* Срок реализации мероприятия будет уточняться при выделении средств областного бюджета. 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  <w:sectPr w:rsidR="00E16FB5" w:rsidRPr="00231A09" w:rsidSect="00DD18C8">
          <w:pgSz w:w="16840" w:h="11907" w:orient="landscape" w:code="9"/>
          <w:pgMar w:top="1304" w:right="851" w:bottom="851" w:left="1134" w:header="720" w:footer="720" w:gutter="0"/>
          <w:cols w:space="720"/>
        </w:sectPr>
      </w:pPr>
    </w:p>
    <w:p w:rsidR="00E16FB5" w:rsidRPr="00231A09" w:rsidRDefault="00E16FB5" w:rsidP="007E3B57">
      <w:pPr>
        <w:ind w:firstLine="1672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</w:t>
      </w:r>
    </w:p>
    <w:p w:rsidR="00E16FB5" w:rsidRPr="00231A09" w:rsidRDefault="00E16FB5" w:rsidP="007E3B57">
      <w:pPr>
        <w:ind w:firstLine="1672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7E3B57">
      <w:pPr>
        <w:ind w:firstLine="1672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7E3B57">
      <w:pPr>
        <w:ind w:firstLine="1672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7E3B57">
      <w:pPr>
        <w:ind w:firstLine="1672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7E3B57">
      <w:pPr>
        <w:ind w:firstLine="1672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РАСХОДЫ</w:t>
      </w: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</w:p>
    <w:p w:rsidR="00E16FB5" w:rsidRPr="00231A09" w:rsidRDefault="00E16FB5" w:rsidP="007E3B57">
      <w:pPr>
        <w:ind w:firstLine="284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7E3B57">
      <w:pPr>
        <w:jc w:val="center"/>
        <w:rPr>
          <w:b/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"/>
        <w:gridCol w:w="2953"/>
        <w:gridCol w:w="2251"/>
        <w:gridCol w:w="846"/>
        <w:gridCol w:w="705"/>
        <w:gridCol w:w="1266"/>
        <w:gridCol w:w="563"/>
        <w:gridCol w:w="984"/>
        <w:gridCol w:w="985"/>
        <w:gridCol w:w="984"/>
        <w:gridCol w:w="984"/>
        <w:gridCol w:w="984"/>
        <w:gridCol w:w="985"/>
        <w:gridCol w:w="984"/>
        <w:gridCol w:w="984"/>
        <w:gridCol w:w="984"/>
        <w:gridCol w:w="985"/>
        <w:gridCol w:w="984"/>
        <w:gridCol w:w="984"/>
        <w:gridCol w:w="984"/>
      </w:tblGrid>
      <w:tr w:rsidR="00371A44" w:rsidRPr="00231A09" w:rsidTr="00162A66">
        <w:tc>
          <w:tcPr>
            <w:tcW w:w="564" w:type="dxa"/>
            <w:vMerge w:val="restart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№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п/п</w:t>
            </w:r>
          </w:p>
        </w:tc>
        <w:tc>
          <w:tcPr>
            <w:tcW w:w="2953" w:type="dxa"/>
            <w:vMerge w:val="restart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Номер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наименование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подпрограммы,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мероприятия,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приоритетного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мероприятия,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приоритетного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мероприятия,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мероприятия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ведомственной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целевой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программы</w:t>
            </w:r>
          </w:p>
        </w:tc>
        <w:tc>
          <w:tcPr>
            <w:tcW w:w="2251" w:type="dxa"/>
            <w:vMerge w:val="restart"/>
            <w:hideMark/>
          </w:tcPr>
          <w:p w:rsidR="00E16FB5" w:rsidRPr="00231A09" w:rsidRDefault="00E16FB5" w:rsidP="00EE63A2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Ответственный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исполнитель,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соисполнитель,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участник</w:t>
            </w:r>
          </w:p>
        </w:tc>
        <w:tc>
          <w:tcPr>
            <w:tcW w:w="3380" w:type="dxa"/>
            <w:gridSpan w:val="4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Код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бюджетной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классификации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расходов</w:t>
            </w:r>
          </w:p>
        </w:tc>
        <w:tc>
          <w:tcPr>
            <w:tcW w:w="984" w:type="dxa"/>
            <w:vMerge w:val="restart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Объем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расходов,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всего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(тыс.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рублей)</w:t>
            </w:r>
          </w:p>
        </w:tc>
        <w:tc>
          <w:tcPr>
            <w:tcW w:w="11811" w:type="dxa"/>
            <w:gridSpan w:val="12"/>
            <w:hideMark/>
          </w:tcPr>
          <w:p w:rsidR="00E16FB5" w:rsidRPr="00231A09" w:rsidRDefault="00EE63A2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 xml:space="preserve">В </w:t>
            </w:r>
            <w:r w:rsidR="00E16FB5" w:rsidRPr="00231A09">
              <w:rPr>
                <w:kern w:val="2"/>
              </w:rPr>
              <w:t>том</w:t>
            </w:r>
            <w:r w:rsidR="007E3B57"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числе</w:t>
            </w:r>
            <w:r w:rsidR="007E3B57"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годам</w:t>
            </w:r>
            <w:r w:rsidR="007E3B57"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реализации</w:t>
            </w:r>
            <w:r w:rsidR="007E3B57"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государственной</w:t>
            </w:r>
            <w:r w:rsidR="007E3B57"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программы</w:t>
            </w:r>
          </w:p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(тыс.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рублей)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ГРБС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proofErr w:type="spellStart"/>
            <w:r w:rsidRPr="00231A09">
              <w:rPr>
                <w:kern w:val="2"/>
              </w:rPr>
              <w:t>РзПр</w:t>
            </w:r>
            <w:proofErr w:type="spellEnd"/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ЦСР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ВР</w:t>
            </w:r>
          </w:p>
        </w:tc>
        <w:tc>
          <w:tcPr>
            <w:tcW w:w="98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2019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2027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2028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2029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2030</w:t>
            </w:r>
          </w:p>
        </w:tc>
      </w:tr>
    </w:tbl>
    <w:p w:rsidR="00162A66" w:rsidRPr="00162A66" w:rsidRDefault="00162A66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4"/>
        <w:gridCol w:w="2953"/>
        <w:gridCol w:w="2251"/>
        <w:gridCol w:w="846"/>
        <w:gridCol w:w="705"/>
        <w:gridCol w:w="1266"/>
        <w:gridCol w:w="563"/>
        <w:gridCol w:w="984"/>
        <w:gridCol w:w="985"/>
        <w:gridCol w:w="984"/>
        <w:gridCol w:w="984"/>
        <w:gridCol w:w="984"/>
        <w:gridCol w:w="985"/>
        <w:gridCol w:w="984"/>
        <w:gridCol w:w="984"/>
        <w:gridCol w:w="984"/>
        <w:gridCol w:w="985"/>
        <w:gridCol w:w="984"/>
        <w:gridCol w:w="984"/>
        <w:gridCol w:w="984"/>
      </w:tblGrid>
      <w:tr w:rsidR="00371A44" w:rsidRPr="00231A09" w:rsidTr="00162A66">
        <w:trPr>
          <w:tblHeader/>
        </w:trPr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</w:p>
        </w:tc>
        <w:tc>
          <w:tcPr>
            <w:tcW w:w="295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</w:t>
            </w:r>
          </w:p>
        </w:tc>
      </w:tr>
      <w:tr w:rsidR="00162A66" w:rsidRPr="00231A09" w:rsidTr="00162A66">
        <w:tc>
          <w:tcPr>
            <w:tcW w:w="564" w:type="dxa"/>
            <w:vMerge w:val="restart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1.</w:t>
            </w:r>
          </w:p>
        </w:tc>
        <w:tc>
          <w:tcPr>
            <w:tcW w:w="2953" w:type="dxa"/>
            <w:vMerge w:val="restart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 xml:space="preserve">Государственная программа </w:t>
            </w:r>
          </w:p>
          <w:p w:rsidR="004E3663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Ростовской области «</w:t>
            </w:r>
            <w:proofErr w:type="spellStart"/>
            <w:r w:rsidRPr="00231A09">
              <w:rPr>
                <w:kern w:val="2"/>
              </w:rPr>
              <w:t>Энергоэффективность</w:t>
            </w:r>
            <w:proofErr w:type="spellEnd"/>
            <w:r w:rsidRPr="00231A09">
              <w:rPr>
                <w:kern w:val="2"/>
              </w:rPr>
              <w:t xml:space="preserve"> </w:t>
            </w:r>
          </w:p>
          <w:p w:rsidR="004E3663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 xml:space="preserve">и развитие промышленности </w:t>
            </w:r>
          </w:p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 энергетики»</w:t>
            </w:r>
          </w:p>
        </w:tc>
        <w:tc>
          <w:tcPr>
            <w:tcW w:w="2251" w:type="dxa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всего</w:t>
            </w:r>
          </w:p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 том числе: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929 575,2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199 581,0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70 499,6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69 701,5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65 644,5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65 518,5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65 469,6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65 585,2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65 540,5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65 439,5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65 615,3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65 510,4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65 469,6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4E3663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 xml:space="preserve">министерство промышленности </w:t>
            </w:r>
          </w:p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 энергетики Ростовской области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857 358,6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190 575,5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61 372,1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60 541,1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Правительство Ростовской области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802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10 830,0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 здравоохранения Ростовской области.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8 030,4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</w:p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жилищно-коммунального хозяйства Ростовской области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811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17 100,0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1 425,0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 культуры Ростовской области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807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10 370,0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1 152,5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909,2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942,1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930,4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804,4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755,5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871,1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826,4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725,4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901,2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796,3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755,5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4E3663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 xml:space="preserve">министерство общего </w:t>
            </w:r>
          </w:p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 профессионального образования Ростовской области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808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11 850,9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3 950,3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3 950,3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3 950,3</w:t>
            </w:r>
          </w:p>
        </w:tc>
        <w:tc>
          <w:tcPr>
            <w:tcW w:w="984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020E2E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shd w:val="clear" w:color="auto" w:fill="FFFFFF" w:themeFill="background1"/>
            <w:hideMark/>
          </w:tcPr>
          <w:p w:rsidR="004E3663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 xml:space="preserve">министерство по физической культуре </w:t>
            </w:r>
          </w:p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 спорту Ростовской области</w:t>
            </w:r>
          </w:p>
        </w:tc>
        <w:tc>
          <w:tcPr>
            <w:tcW w:w="846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816</w:t>
            </w:r>
          </w:p>
        </w:tc>
        <w:tc>
          <w:tcPr>
            <w:tcW w:w="70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8 611,9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382,8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департамент по делам казачества и кадетских учебных заведений Ростовской области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825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3 938,4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</w:tr>
      <w:tr w:rsidR="00162A66" w:rsidRPr="00231A09" w:rsidTr="00162A66">
        <w:tc>
          <w:tcPr>
            <w:tcW w:w="564" w:type="dxa"/>
            <w:vMerge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 xml:space="preserve">департамент по обеспечению деятельности мировых судей Ростовской области 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824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285,0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162A66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162A66" w:rsidRPr="00231A09">
              <w:rPr>
                <w:kern w:val="2"/>
              </w:rPr>
              <w:t>*</w:t>
            </w:r>
          </w:p>
        </w:tc>
      </w:tr>
      <w:tr w:rsidR="00162A66" w:rsidRPr="00231A09" w:rsidTr="00162A66">
        <w:tc>
          <w:tcPr>
            <w:tcW w:w="564" w:type="dxa"/>
            <w:vMerge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</w:p>
        </w:tc>
        <w:tc>
          <w:tcPr>
            <w:tcW w:w="2251" w:type="dxa"/>
            <w:shd w:val="clear" w:color="auto" w:fill="FFFFFF" w:themeFill="background1"/>
            <w:hideMark/>
          </w:tcPr>
          <w:p w:rsidR="00162A66" w:rsidRPr="00231A09" w:rsidRDefault="00162A66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управление государственной службы занятости населения Ростовской области</w:t>
            </w:r>
          </w:p>
        </w:tc>
        <w:tc>
          <w:tcPr>
            <w:tcW w:w="84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832</w:t>
            </w:r>
          </w:p>
        </w:tc>
        <w:tc>
          <w:tcPr>
            <w:tcW w:w="70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1 200,0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5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162A66" w:rsidRPr="00231A09" w:rsidRDefault="00162A66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«Энергосбережение</w:t>
            </w:r>
            <w:r w:rsidR="007E3B57" w:rsidRPr="00231A09">
              <w:rPr>
                <w:kern w:val="2"/>
              </w:rPr>
              <w:t xml:space="preserve"> </w:t>
            </w:r>
          </w:p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повышение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эффективности</w:t>
            </w:r>
            <w:r w:rsidR="007E3B57" w:rsidRPr="00231A09">
              <w:rPr>
                <w:kern w:val="2"/>
              </w:rPr>
              <w:t xml:space="preserve"> </w:t>
            </w:r>
          </w:p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государственных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муниципальных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учреждениях»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всего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числе: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116,6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580,5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735,4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678,4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552,4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503,5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619,1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574,4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473,4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649,2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544,3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503,5</w:t>
            </w:r>
          </w:p>
        </w:tc>
      </w:tr>
      <w:tr w:rsidR="00371A44" w:rsidRPr="00231A09" w:rsidTr="00162A66">
        <w:tc>
          <w:tcPr>
            <w:tcW w:w="564" w:type="dxa"/>
            <w:vMerge w:val="restart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3.</w:t>
            </w:r>
          </w:p>
        </w:tc>
        <w:tc>
          <w:tcPr>
            <w:tcW w:w="2953" w:type="dxa"/>
            <w:vMerge w:val="restart"/>
            <w:hideMark/>
          </w:tcPr>
          <w:p w:rsidR="00E16FB5" w:rsidRPr="00231A09" w:rsidRDefault="007E3B57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ОМ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1.1.Установка/замена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приборов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учета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потребляемых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энергоресурсов,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в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том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числе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приобретение,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оплата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выполнения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необходимых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проектных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работ,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предшествующих</w:t>
            </w:r>
            <w:r w:rsidRPr="00231A09">
              <w:rPr>
                <w:kern w:val="2"/>
              </w:rPr>
              <w:t xml:space="preserve"> </w:t>
            </w:r>
            <w:r w:rsidR="00E16FB5" w:rsidRPr="00231A09">
              <w:rPr>
                <w:kern w:val="2"/>
              </w:rPr>
              <w:t>установке/замене</w:t>
            </w:r>
          </w:p>
        </w:tc>
        <w:tc>
          <w:tcPr>
            <w:tcW w:w="2251" w:type="dxa"/>
            <w:vMerge w:val="restart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общего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профессионального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образования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808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850,9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950,3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950,3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950,3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808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909,3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459,3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410,0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040,0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808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0704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941,6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491,0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540,3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910,3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департамент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делам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казачества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кадетских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учебных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заведений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2,5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2,5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управление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государственной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службы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занятости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населения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832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0401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100,0</w:t>
            </w:r>
          </w:p>
        </w:tc>
      </w:tr>
      <w:tr w:rsidR="00371A44" w:rsidRPr="00231A09" w:rsidTr="00162A66">
        <w:tc>
          <w:tcPr>
            <w:tcW w:w="564" w:type="dxa"/>
            <w:vMerge w:val="restart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4.</w:t>
            </w:r>
          </w:p>
        </w:tc>
        <w:tc>
          <w:tcPr>
            <w:tcW w:w="2953" w:type="dxa"/>
            <w:vMerge w:val="restart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Приобретение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энергосберегающего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оборудования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материалов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Правительство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802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0113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1810022610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830,0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902,5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 w:val="restart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здравоохранения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030,4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669,2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0909</w:t>
            </w:r>
          </w:p>
        </w:tc>
        <w:tc>
          <w:tcPr>
            <w:tcW w:w="1266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1810022610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707,2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225,6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0704</w:t>
            </w:r>
          </w:p>
        </w:tc>
        <w:tc>
          <w:tcPr>
            <w:tcW w:w="1266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515,1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201,5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167,6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214,6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0905</w:t>
            </w:r>
          </w:p>
        </w:tc>
        <w:tc>
          <w:tcPr>
            <w:tcW w:w="1266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878,0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0906</w:t>
            </w:r>
          </w:p>
        </w:tc>
        <w:tc>
          <w:tcPr>
            <w:tcW w:w="1266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55,1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55,1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0909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536,0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127,0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130,0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0909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339,0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30,0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 w:val="restart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культуры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807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370,0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152,5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942,1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930,4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804,4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755,5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871,1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826,4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725,4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901,2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796,3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755,5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807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0801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620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342,6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526,4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425,4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590,7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558,4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537,3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529,2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529,2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807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0801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663,0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196,5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116,8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129,4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192,1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97,3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127,4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127,4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97,3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192,1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97,3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127,4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807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0704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364,4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429,6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367,0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179,9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169,8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98,9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179,9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169,8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98,9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179,9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169,8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98,9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 w:val="restart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физической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культуре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спорту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611,9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382,8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748,1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315,0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35,0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1103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495,7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232,7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598,0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598,0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563,0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816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1105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1810022610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801,2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150,1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 w:val="restart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департамент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делам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казачества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кадетских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учебных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заведений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935,9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325,7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328,2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388,3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113,4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115,9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0704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1810000590</w:t>
            </w:r>
          </w:p>
        </w:tc>
        <w:tc>
          <w:tcPr>
            <w:tcW w:w="56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610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547,6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212,3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департамент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обеспечению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мировых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судей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824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0105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1810022610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285,0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5.</w:t>
            </w:r>
          </w:p>
        </w:tc>
        <w:tc>
          <w:tcPr>
            <w:tcW w:w="2953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повышение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ее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конкурентоспособности»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Имущественный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взнос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некоммерческой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организации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«Региональный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фонд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области»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целях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содействия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развитию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</w:p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привлечения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инвестиций</w:t>
            </w:r>
            <w:r w:rsidR="007E3B57" w:rsidRPr="00231A09">
              <w:rPr>
                <w:kern w:val="2"/>
              </w:rPr>
              <w:t xml:space="preserve"> </w:t>
            </w:r>
          </w:p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промышленность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числе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обеспечение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Регионального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фонда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0412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1820068530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634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7.</w:t>
            </w:r>
          </w:p>
        </w:tc>
        <w:tc>
          <w:tcPr>
            <w:tcW w:w="295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модернизация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включая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уличного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освещения»</w:t>
            </w:r>
          </w:p>
        </w:tc>
        <w:tc>
          <w:tcPr>
            <w:tcW w:w="2251" w:type="dxa"/>
            <w:hideMark/>
          </w:tcPr>
          <w:p w:rsidR="00B25F96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всего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том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числе: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468,9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132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268,9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</w:tr>
      <w:tr w:rsidR="00371A44" w:rsidRPr="00231A09" w:rsidTr="00162A66">
        <w:tc>
          <w:tcPr>
            <w:tcW w:w="56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8.</w:t>
            </w:r>
          </w:p>
        </w:tc>
        <w:tc>
          <w:tcPr>
            <w:tcW w:w="295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Разработка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проектной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документации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строительство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реконструкцию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Строительство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реконструкция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10.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3.3.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Приобретение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оборудования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материалов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для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восстановления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11.</w:t>
            </w:r>
          </w:p>
        </w:tc>
        <w:tc>
          <w:tcPr>
            <w:tcW w:w="2953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3.4.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Разработка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проектной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документации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строительство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реконструкцию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наружного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(уличного)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освещения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1830074090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464,0</w:t>
            </w:r>
          </w:p>
        </w:tc>
        <w:tc>
          <w:tcPr>
            <w:tcW w:w="985" w:type="dxa"/>
            <w:shd w:val="clear" w:color="auto" w:fill="FFFFFF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464,0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shd w:val="clear" w:color="auto" w:fill="FFFFFF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3.5.Строительство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реконструкция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наружного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(уличного)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освещения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1830073650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604,9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604,9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3.6.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Приобретение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оборудования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материалов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для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восстановления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электрических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сетей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наружного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(уличного)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освещения</w:t>
            </w:r>
            <w:r w:rsidR="007E3B57" w:rsidRPr="00231A09">
              <w:rPr>
                <w:kern w:val="2"/>
              </w:rPr>
              <w:t xml:space="preserve"> 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14.</w:t>
            </w:r>
          </w:p>
        </w:tc>
        <w:tc>
          <w:tcPr>
            <w:tcW w:w="2953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3.7.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Выполнение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научно-исследовательских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работ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целях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разработки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схемы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программы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перспективного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электроэнергетики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1830023650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50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200,0</w:t>
            </w:r>
          </w:p>
        </w:tc>
      </w:tr>
      <w:tr w:rsidR="00371A44" w:rsidRPr="00231A09" w:rsidTr="00162A66">
        <w:tc>
          <w:tcPr>
            <w:tcW w:w="56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15.</w:t>
            </w:r>
          </w:p>
        </w:tc>
        <w:tc>
          <w:tcPr>
            <w:tcW w:w="295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газотранспортной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системы»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16.</w:t>
            </w:r>
          </w:p>
        </w:tc>
        <w:tc>
          <w:tcPr>
            <w:tcW w:w="2953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4.1.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Разработка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проектной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документации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на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строительство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реконструкцию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газоснабжения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1840073560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520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17.</w:t>
            </w:r>
          </w:p>
        </w:tc>
        <w:tc>
          <w:tcPr>
            <w:tcW w:w="2953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4.2.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Строительство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реконструкция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объектов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газоснабжения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02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1840073550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520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Подпрограмма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«Обеспечение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реализации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государственной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программы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«</w:t>
            </w:r>
            <w:proofErr w:type="spellStart"/>
            <w:r w:rsidRPr="00231A09">
              <w:rPr>
                <w:kern w:val="2"/>
              </w:rPr>
              <w:t>Энергоэффективность</w:t>
            </w:r>
            <w:proofErr w:type="spellEnd"/>
            <w:r w:rsidR="007E3B57" w:rsidRPr="00231A09">
              <w:rPr>
                <w:kern w:val="2"/>
              </w:rPr>
              <w:t xml:space="preserve"> </w:t>
            </w:r>
          </w:p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энергетики»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695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989,7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59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731,6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597,1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766,1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19.</w:t>
            </w:r>
          </w:p>
        </w:tc>
        <w:tc>
          <w:tcPr>
            <w:tcW w:w="2953" w:type="dxa"/>
            <w:hideMark/>
          </w:tcPr>
          <w:p w:rsidR="00E16FB5" w:rsidRPr="00231A09" w:rsidRDefault="00E16FB5" w:rsidP="00B25F9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6.1</w:t>
            </w:r>
            <w:r w:rsidR="00B25F96">
              <w:rPr>
                <w:kern w:val="2"/>
              </w:rPr>
              <w:t>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Обучение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руководителей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специалистов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органов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исполнительной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власти,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государственных</w:t>
            </w:r>
            <w:r w:rsidR="00B25F96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муниципальных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учреждений,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организаций,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осуществляющих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регулируемые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виды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деятельности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основам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энергосбережения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B25F96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1266" w:type="dxa"/>
            <w:hideMark/>
          </w:tcPr>
          <w:p w:rsidR="00E16FB5" w:rsidRPr="00231A09" w:rsidRDefault="00B25F96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563" w:type="dxa"/>
            <w:hideMark/>
          </w:tcPr>
          <w:p w:rsidR="00E16FB5" w:rsidRPr="00231A09" w:rsidRDefault="00B25F96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20.</w:t>
            </w:r>
          </w:p>
        </w:tc>
        <w:tc>
          <w:tcPr>
            <w:tcW w:w="2953" w:type="dxa"/>
            <w:hideMark/>
          </w:tcPr>
          <w:p w:rsidR="00E16FB5" w:rsidRPr="00231A09" w:rsidRDefault="00E16FB5" w:rsidP="00B25F96">
            <w:pPr>
              <w:rPr>
                <w:kern w:val="2"/>
              </w:rPr>
            </w:pPr>
            <w:r w:rsidRPr="00231A09">
              <w:rPr>
                <w:kern w:val="2"/>
              </w:rPr>
              <w:t>ОМ.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6.2.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Информационная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поддержка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политики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энергосбережения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жилищно-коммунального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хозяйства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811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0505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1820023030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100,0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1425,0</w:t>
            </w:r>
          </w:p>
        </w:tc>
      </w:tr>
      <w:tr w:rsidR="00371A44" w:rsidRPr="00231A09" w:rsidTr="00162A66">
        <w:tc>
          <w:tcPr>
            <w:tcW w:w="564" w:type="dxa"/>
            <w:vMerge w:val="restart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21.</w:t>
            </w:r>
          </w:p>
        </w:tc>
        <w:tc>
          <w:tcPr>
            <w:tcW w:w="2953" w:type="dxa"/>
            <w:vMerge w:val="restart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6.3.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Содержание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аппарата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министерства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2251" w:type="dxa"/>
            <w:vMerge w:val="restart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X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678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889,7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58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306,6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57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172,1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341,1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0113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1820099990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915,3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829,2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945,1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114,1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0113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1820099990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850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36,0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0401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1820000110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656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554,4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942,4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54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692,0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0401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1820000190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120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920,0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  <w:tc>
          <w:tcPr>
            <w:tcW w:w="98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160,0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0401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1820000190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3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324,0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277,0</w:t>
            </w:r>
          </w:p>
        </w:tc>
      </w:tr>
      <w:tr w:rsidR="00371A44" w:rsidRPr="00231A09" w:rsidTr="00162A66">
        <w:tc>
          <w:tcPr>
            <w:tcW w:w="564" w:type="dxa"/>
            <w:vMerge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</w:p>
        </w:tc>
        <w:tc>
          <w:tcPr>
            <w:tcW w:w="2953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2251" w:type="dxa"/>
            <w:vMerge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0401</w:t>
            </w:r>
          </w:p>
        </w:tc>
        <w:tc>
          <w:tcPr>
            <w:tcW w:w="126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1820021010</w:t>
            </w:r>
          </w:p>
        </w:tc>
        <w:tc>
          <w:tcPr>
            <w:tcW w:w="563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244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1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140,0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5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  <w:tc>
          <w:tcPr>
            <w:tcW w:w="984" w:type="dxa"/>
            <w:shd w:val="clear" w:color="auto" w:fill="FFFFFF" w:themeFill="background1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95,0</w:t>
            </w:r>
          </w:p>
        </w:tc>
      </w:tr>
      <w:tr w:rsidR="00371A44" w:rsidRPr="00231A09" w:rsidTr="00162A66">
        <w:tc>
          <w:tcPr>
            <w:tcW w:w="564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22.</w:t>
            </w:r>
          </w:p>
        </w:tc>
        <w:tc>
          <w:tcPr>
            <w:tcW w:w="2953" w:type="dxa"/>
            <w:hideMark/>
          </w:tcPr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ОМ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6.4.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Сопровождение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информационной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системы</w:t>
            </w:r>
            <w:r w:rsidR="007E3B57" w:rsidRPr="00231A09">
              <w:rPr>
                <w:kern w:val="2"/>
              </w:rPr>
              <w:t xml:space="preserve"> </w:t>
            </w:r>
          </w:p>
          <w:p w:rsidR="004E3663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в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сфере</w:t>
            </w:r>
            <w:r w:rsidR="007E3B57" w:rsidRPr="00231A09">
              <w:rPr>
                <w:kern w:val="2"/>
              </w:rPr>
              <w:t xml:space="preserve"> </w:t>
            </w:r>
            <w:proofErr w:type="spellStart"/>
            <w:r w:rsidRPr="00231A09">
              <w:rPr>
                <w:kern w:val="2"/>
              </w:rPr>
              <w:t>энергоэффективности</w:t>
            </w:r>
            <w:proofErr w:type="spellEnd"/>
            <w:r w:rsidR="007E3B57" w:rsidRPr="00231A09">
              <w:rPr>
                <w:kern w:val="2"/>
              </w:rPr>
              <w:t xml:space="preserve"> </w:t>
            </w:r>
          </w:p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развитии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</w:p>
        </w:tc>
        <w:tc>
          <w:tcPr>
            <w:tcW w:w="2251" w:type="dxa"/>
            <w:hideMark/>
          </w:tcPr>
          <w:p w:rsidR="00E16FB5" w:rsidRPr="00231A09" w:rsidRDefault="00E16FB5" w:rsidP="00162A66">
            <w:pPr>
              <w:rPr>
                <w:kern w:val="2"/>
              </w:rPr>
            </w:pPr>
            <w:r w:rsidRPr="00231A09">
              <w:rPr>
                <w:kern w:val="2"/>
              </w:rPr>
              <w:t>министерство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промышленности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энергетики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Ростовской</w:t>
            </w:r>
            <w:r w:rsidR="007E3B57" w:rsidRPr="00231A09">
              <w:rPr>
                <w:kern w:val="2"/>
              </w:rPr>
              <w:t xml:space="preserve"> </w:t>
            </w:r>
            <w:r w:rsidRPr="00231A09">
              <w:rPr>
                <w:kern w:val="2"/>
              </w:rPr>
              <w:t>области</w:t>
            </w:r>
          </w:p>
        </w:tc>
        <w:tc>
          <w:tcPr>
            <w:tcW w:w="846" w:type="dxa"/>
            <w:hideMark/>
          </w:tcPr>
          <w:p w:rsidR="00E16FB5" w:rsidRPr="00231A09" w:rsidRDefault="00E16FB5" w:rsidP="00162A66">
            <w:pPr>
              <w:jc w:val="center"/>
              <w:rPr>
                <w:kern w:val="2"/>
              </w:rPr>
            </w:pPr>
            <w:r w:rsidRPr="00231A09">
              <w:rPr>
                <w:kern w:val="2"/>
              </w:rPr>
              <w:t>805</w:t>
            </w:r>
          </w:p>
        </w:tc>
        <w:tc>
          <w:tcPr>
            <w:tcW w:w="705" w:type="dxa"/>
            <w:hideMark/>
          </w:tcPr>
          <w:p w:rsidR="00E16FB5" w:rsidRPr="00231A09" w:rsidRDefault="00B25F96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1266" w:type="dxa"/>
            <w:hideMark/>
          </w:tcPr>
          <w:p w:rsidR="00E16FB5" w:rsidRPr="00231A09" w:rsidRDefault="00B25F96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563" w:type="dxa"/>
            <w:hideMark/>
          </w:tcPr>
          <w:p w:rsidR="00E16FB5" w:rsidRPr="00231A09" w:rsidRDefault="00B25F96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5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  <w:tc>
          <w:tcPr>
            <w:tcW w:w="984" w:type="dxa"/>
            <w:hideMark/>
          </w:tcPr>
          <w:p w:rsidR="00E16FB5" w:rsidRPr="00231A09" w:rsidRDefault="00A817B5" w:rsidP="00162A66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  <w:r w:rsidR="00E16FB5" w:rsidRPr="00231A09">
              <w:rPr>
                <w:kern w:val="2"/>
              </w:rPr>
              <w:t>*</w:t>
            </w:r>
          </w:p>
        </w:tc>
      </w:tr>
    </w:tbl>
    <w:p w:rsidR="00E16FB5" w:rsidRPr="00231A09" w:rsidRDefault="00E16FB5" w:rsidP="001A0FC7">
      <w:pPr>
        <w:ind w:firstLine="709"/>
        <w:jc w:val="both"/>
        <w:rPr>
          <w:b/>
          <w:kern w:val="2"/>
          <w:sz w:val="28"/>
          <w:szCs w:val="28"/>
        </w:rPr>
      </w:pP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Общий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финансового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обеспечения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без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дополнительных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региональных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составляющих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национальных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Указом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Президента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07.05.2018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4E3663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204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национальных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целях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стратегических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задачах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период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года»,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рамках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период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2019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2030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будут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включены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дополнительно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доведения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исполнительной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власти.</w:t>
      </w: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</w:p>
    <w:p w:rsidR="004E3663" w:rsidRPr="00231A09" w:rsidRDefault="004E3663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*</w:t>
      </w:r>
      <w:r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Объемы финансирования мероприятий будут уточняться в установленном порядке при изменении областного бюджета.</w:t>
      </w:r>
    </w:p>
    <w:p w:rsidR="004E3663" w:rsidRDefault="004E3663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Примечание.</w:t>
      </w: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Список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сокращений:</w:t>
      </w: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мероприятие;</w:t>
      </w: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ВР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вид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расходов;</w:t>
      </w: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ГРБС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средств;</w:t>
      </w: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proofErr w:type="spellStart"/>
      <w:r w:rsidRPr="00231A09">
        <w:rPr>
          <w:kern w:val="2"/>
          <w:sz w:val="28"/>
          <w:szCs w:val="28"/>
        </w:rPr>
        <w:t>РзПр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раздел,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подраздел;</w:t>
      </w:r>
    </w:p>
    <w:p w:rsidR="00E16FB5" w:rsidRPr="00231A09" w:rsidRDefault="00E16FB5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ЦСР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целевая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статья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DA7FB1">
        <w:rPr>
          <w:kern w:val="2"/>
          <w:sz w:val="28"/>
          <w:szCs w:val="28"/>
        </w:rPr>
        <w:t>;</w:t>
      </w:r>
    </w:p>
    <w:p w:rsidR="00DA7FB1" w:rsidRPr="00231A09" w:rsidRDefault="00DA7FB1" w:rsidP="001A0FC7">
      <w:pPr>
        <w:tabs>
          <w:tab w:val="left" w:pos="709"/>
        </w:tabs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X – данная ячейка не заполняется</w:t>
      </w:r>
      <w:r>
        <w:rPr>
          <w:kern w:val="2"/>
          <w:sz w:val="28"/>
          <w:szCs w:val="28"/>
        </w:rPr>
        <w:t>.</w:t>
      </w:r>
    </w:p>
    <w:p w:rsidR="00E16FB5" w:rsidRPr="00231A09" w:rsidRDefault="00E16FB5" w:rsidP="007E3B57">
      <w:pPr>
        <w:jc w:val="center"/>
        <w:rPr>
          <w:b/>
          <w:kern w:val="2"/>
          <w:sz w:val="28"/>
          <w:szCs w:val="28"/>
        </w:rPr>
      </w:pPr>
    </w:p>
    <w:p w:rsidR="00E16FB5" w:rsidRPr="00231A09" w:rsidRDefault="00E16FB5" w:rsidP="005B3237">
      <w:pPr>
        <w:pageBreakBefore/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</w:t>
      </w:r>
    </w:p>
    <w:p w:rsidR="00E16FB5" w:rsidRPr="00231A09" w:rsidRDefault="00E16FB5" w:rsidP="005B3237">
      <w:pPr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5B3237">
      <w:pPr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РАСХОДЫ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7E3B57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jc w:val="right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(тыс.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0"/>
        <w:gridCol w:w="2451"/>
        <w:gridCol w:w="1499"/>
        <w:gridCol w:w="1362"/>
        <w:gridCol w:w="1363"/>
        <w:gridCol w:w="1362"/>
        <w:gridCol w:w="1363"/>
        <w:gridCol w:w="1362"/>
        <w:gridCol w:w="1363"/>
        <w:gridCol w:w="1229"/>
        <w:gridCol w:w="1362"/>
        <w:gridCol w:w="1227"/>
        <w:gridCol w:w="1362"/>
        <w:gridCol w:w="1363"/>
        <w:gridCol w:w="1362"/>
        <w:gridCol w:w="1363"/>
      </w:tblGrid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№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п/п</w:t>
            </w:r>
          </w:p>
        </w:tc>
        <w:tc>
          <w:tcPr>
            <w:tcW w:w="2451" w:type="dxa"/>
            <w:vMerge w:val="restart"/>
            <w:hideMark/>
          </w:tcPr>
          <w:p w:rsidR="00B00E1B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Наименование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государственной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программы,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номер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наименование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подпрограммы</w:t>
            </w:r>
          </w:p>
        </w:tc>
        <w:tc>
          <w:tcPr>
            <w:tcW w:w="1499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Источник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финансиро</w:t>
            </w:r>
            <w:r w:rsidR="006E1ADC">
              <w:rPr>
                <w:bCs/>
                <w:kern w:val="2"/>
              </w:rPr>
              <w:softHyphen/>
            </w:r>
            <w:r w:rsidRPr="00231A09">
              <w:rPr>
                <w:bCs/>
                <w:kern w:val="2"/>
              </w:rPr>
              <w:t>вания</w:t>
            </w:r>
          </w:p>
        </w:tc>
        <w:tc>
          <w:tcPr>
            <w:tcW w:w="1362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Объем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расходов,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6081" w:type="dxa"/>
            <w:gridSpan w:val="12"/>
            <w:hideMark/>
          </w:tcPr>
          <w:p w:rsidR="00E16FB5" w:rsidRPr="00231A09" w:rsidRDefault="00C05B16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В </w:t>
            </w:r>
            <w:r w:rsidR="00E16FB5"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="00E16FB5"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="00E16FB5" w:rsidRPr="00231A09">
              <w:rPr>
                <w:bCs/>
                <w:kern w:val="2"/>
              </w:rPr>
              <w:t>по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="00E16FB5" w:rsidRPr="00231A09">
              <w:rPr>
                <w:bCs/>
                <w:kern w:val="2"/>
              </w:rPr>
              <w:t>годам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="00E16FB5" w:rsidRPr="00231A09">
              <w:rPr>
                <w:bCs/>
                <w:kern w:val="2"/>
              </w:rPr>
              <w:t>реализации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="00E16FB5" w:rsidRPr="00231A09">
              <w:rPr>
                <w:bCs/>
                <w:kern w:val="2"/>
              </w:rPr>
              <w:t>государственной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="00E16FB5" w:rsidRPr="00231A09">
              <w:rPr>
                <w:bCs/>
                <w:kern w:val="2"/>
              </w:rPr>
              <w:t>программы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362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2019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2022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2023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2024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2025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2026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2027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2028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2029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2030</w:t>
            </w:r>
          </w:p>
        </w:tc>
      </w:tr>
    </w:tbl>
    <w:p w:rsidR="0057365E" w:rsidRPr="0057365E" w:rsidRDefault="0057365E" w:rsidP="005B3237">
      <w:pPr>
        <w:spacing w:line="252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"/>
        <w:gridCol w:w="2451"/>
        <w:gridCol w:w="1499"/>
        <w:gridCol w:w="1362"/>
        <w:gridCol w:w="1363"/>
        <w:gridCol w:w="1362"/>
        <w:gridCol w:w="1363"/>
        <w:gridCol w:w="1362"/>
        <w:gridCol w:w="1363"/>
        <w:gridCol w:w="1229"/>
        <w:gridCol w:w="1362"/>
        <w:gridCol w:w="1227"/>
        <w:gridCol w:w="1362"/>
        <w:gridCol w:w="1363"/>
        <w:gridCol w:w="1362"/>
        <w:gridCol w:w="1363"/>
      </w:tblGrid>
      <w:tr w:rsidR="00371A44" w:rsidRPr="00231A09" w:rsidTr="0057365E">
        <w:trPr>
          <w:tblHeader/>
        </w:trPr>
        <w:tc>
          <w:tcPr>
            <w:tcW w:w="550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</w:t>
            </w:r>
          </w:p>
        </w:tc>
        <w:tc>
          <w:tcPr>
            <w:tcW w:w="2451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8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11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12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13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14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16</w:t>
            </w:r>
          </w:p>
        </w:tc>
      </w:tr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1.</w:t>
            </w:r>
          </w:p>
        </w:tc>
        <w:tc>
          <w:tcPr>
            <w:tcW w:w="2451" w:type="dxa"/>
            <w:vMerge w:val="restart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Государственная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программа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Ростовской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«</w:t>
            </w:r>
            <w:proofErr w:type="spellStart"/>
            <w:r w:rsidRPr="00231A09">
              <w:rPr>
                <w:bCs/>
                <w:kern w:val="2"/>
              </w:rPr>
              <w:t>Энергоэффективность</w:t>
            </w:r>
            <w:proofErr w:type="spellEnd"/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развитие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промышленности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энергетики»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431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236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796,7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335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232,8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045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187,7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382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315,0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965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680,0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426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128,2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837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102,7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679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158,3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621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336,0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808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271,5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461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522,6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235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854,4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439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007,5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575,2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199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581,0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499,6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701,5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644,5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518,5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469,6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585,2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540,5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439,5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615,3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510,4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469,6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безвозмездные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поступления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за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счет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средств: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9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7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федерального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бюджета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местный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757,5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107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035,1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416,3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840,0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522,5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016,7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244,1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141,1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967,5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231,0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342,3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714,0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286,9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внебюджетные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источники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430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100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464,0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028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616,7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951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271,8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302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773,5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891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513,0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593,0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389,0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607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432,0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828,0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735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601,0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387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565,0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163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630,0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367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251,0</w:t>
            </w:r>
          </w:p>
        </w:tc>
      </w:tr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2.</w:t>
            </w:r>
          </w:p>
        </w:tc>
        <w:tc>
          <w:tcPr>
            <w:tcW w:w="2451" w:type="dxa"/>
            <w:vMerge w:val="restart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Подпрограмма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«Энергосбережение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повышение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энергетической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эффективности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государственных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муниципальных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учреждениях»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187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527,6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269,1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118,8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575,4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200,9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569,1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747,6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760,2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541,9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704,4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991,5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258,3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790,4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116,6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580,5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702,5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735,4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678,4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552,4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503,5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619,1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574,4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473,4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649,2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544,3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503,5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безвозмездные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поступления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за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счет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средств: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9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7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федерального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бюджета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местный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132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411,0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688,6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416,3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840,0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522,5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016,7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244,1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141,1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967,5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231,0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342,3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714,0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286,9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внебюджетные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источники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3.</w:t>
            </w:r>
          </w:p>
        </w:tc>
        <w:tc>
          <w:tcPr>
            <w:tcW w:w="2451" w:type="dxa"/>
            <w:vMerge w:val="restart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Подпрограмма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«Развитие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промышленности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повышение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ее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конкурентоспособности»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378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784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824,0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680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842,0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182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175,0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104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005,0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891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513,0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593,0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389,0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607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432,0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828,0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735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601,0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387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565,0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163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630,0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367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251,0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безвозмездные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поступления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бюджет.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за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счет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средств: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9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7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федерального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бюджета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местный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внебюджетные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источники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378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784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824,0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680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842,0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182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175,0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104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005,0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891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513,0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593,0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389,0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607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432,0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549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828,0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735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601,0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387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565,0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38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163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630,0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40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367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251,0</w:t>
            </w:r>
          </w:p>
        </w:tc>
      </w:tr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4.</w:t>
            </w:r>
          </w:p>
        </w:tc>
        <w:tc>
          <w:tcPr>
            <w:tcW w:w="2451" w:type="dxa"/>
            <w:vMerge w:val="restart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Подпрограмма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«Развитие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модернизация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электрических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сетей,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включая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сети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уличного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освещения»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252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815,4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206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615,4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178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468,9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132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268,9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200,0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безвозмездные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поступления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за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счет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средств: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kern w:val="2"/>
              </w:rPr>
            </w:pPr>
          </w:p>
        </w:tc>
        <w:tc>
          <w:tcPr>
            <w:tcW w:w="1363" w:type="dxa"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федерального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бюджета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местный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346,5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74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346,5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внебюджетные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источники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5.</w:t>
            </w:r>
          </w:p>
        </w:tc>
        <w:tc>
          <w:tcPr>
            <w:tcW w:w="2451" w:type="dxa"/>
            <w:vMerge w:val="restart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Подпрограмма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«Развитие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газотранспортной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системы»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9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7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9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7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безвозмездные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поступления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за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счет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средств: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9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7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федерального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бюджета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местный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внебюджетные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источники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6.</w:t>
            </w:r>
          </w:p>
        </w:tc>
        <w:tc>
          <w:tcPr>
            <w:tcW w:w="2451" w:type="dxa"/>
            <w:vMerge w:val="restart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Подпрограмма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«Расширение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использования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возобновляемых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источников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энергии»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315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640,0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774,7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096,8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198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768,5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9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7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9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7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безвозмездные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поступления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за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счет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средств: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9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7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федерального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бюджета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местный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внебюджетные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источники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315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640,0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23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347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774,7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21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096,8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198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768,5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9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227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2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  <w:tc>
          <w:tcPr>
            <w:tcW w:w="1363" w:type="dxa"/>
            <w:hideMark/>
          </w:tcPr>
          <w:p w:rsidR="00E16FB5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>
              <w:rPr>
                <w:bCs/>
                <w:kern w:val="2"/>
              </w:rPr>
              <w:t>–</w:t>
            </w:r>
            <w:r w:rsidR="00E16FB5" w:rsidRPr="00231A09">
              <w:rPr>
                <w:bCs/>
                <w:kern w:val="2"/>
              </w:rPr>
              <w:t>*</w:t>
            </w:r>
          </w:p>
        </w:tc>
      </w:tr>
      <w:tr w:rsidR="00371A44" w:rsidRPr="00231A09" w:rsidTr="0057365E">
        <w:tc>
          <w:tcPr>
            <w:tcW w:w="550" w:type="dxa"/>
            <w:vMerge w:val="restart"/>
            <w:hideMark/>
          </w:tcPr>
          <w:p w:rsidR="00E16FB5" w:rsidRPr="00231A09" w:rsidRDefault="00E16FB5" w:rsidP="005B3237">
            <w:pPr>
              <w:pageBreakBefore/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7.</w:t>
            </w:r>
          </w:p>
        </w:tc>
        <w:tc>
          <w:tcPr>
            <w:tcW w:w="2451" w:type="dxa"/>
            <w:vMerge w:val="restart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Подпрограмма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«Обеспечение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реализации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государственной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программы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Ростовской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«</w:t>
            </w:r>
            <w:proofErr w:type="spellStart"/>
            <w:r w:rsidRPr="00231A09">
              <w:rPr>
                <w:bCs/>
                <w:kern w:val="2"/>
              </w:rPr>
              <w:t>Энергоэффективность</w:t>
            </w:r>
            <w:proofErr w:type="spellEnd"/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развитие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промышленности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и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энергетики»</w:t>
            </w: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всего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695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989,7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731,6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597,1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695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989,7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59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731,6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58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597,1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57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766,1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безвозмездные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поступления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областной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B00E1B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том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числе</w:t>
            </w:r>
            <w:r w:rsidR="007E3B57" w:rsidRPr="00231A09">
              <w:rPr>
                <w:bCs/>
                <w:kern w:val="2"/>
              </w:rPr>
              <w:t xml:space="preserve"> </w:t>
            </w:r>
          </w:p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за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счет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средств: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9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227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2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  <w:tc>
          <w:tcPr>
            <w:tcW w:w="1363" w:type="dxa"/>
            <w:hideMark/>
          </w:tcPr>
          <w:p w:rsidR="00E16FB5" w:rsidRPr="00231A09" w:rsidRDefault="007E3B57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 xml:space="preserve"> 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федерального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бюджета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местный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бюджет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  <w:tr w:rsidR="00371A44" w:rsidRPr="00231A09" w:rsidTr="0057365E">
        <w:tc>
          <w:tcPr>
            <w:tcW w:w="550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</w:p>
        </w:tc>
        <w:tc>
          <w:tcPr>
            <w:tcW w:w="2451" w:type="dxa"/>
            <w:vMerge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</w:p>
        </w:tc>
        <w:tc>
          <w:tcPr>
            <w:tcW w:w="1499" w:type="dxa"/>
            <w:hideMark/>
          </w:tcPr>
          <w:p w:rsidR="00E16FB5" w:rsidRPr="00231A09" w:rsidRDefault="00E16FB5" w:rsidP="005B3237">
            <w:pPr>
              <w:spacing w:line="252" w:lineRule="auto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внебюджетные</w:t>
            </w:r>
            <w:r w:rsidR="007E3B57" w:rsidRPr="00231A09">
              <w:rPr>
                <w:bCs/>
                <w:kern w:val="2"/>
              </w:rPr>
              <w:t xml:space="preserve"> </w:t>
            </w:r>
            <w:r w:rsidRPr="00231A09">
              <w:rPr>
                <w:bCs/>
                <w:kern w:val="2"/>
              </w:rPr>
              <w:t>источники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9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227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2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  <w:tc>
          <w:tcPr>
            <w:tcW w:w="1363" w:type="dxa"/>
            <w:hideMark/>
          </w:tcPr>
          <w:p w:rsidR="00E16FB5" w:rsidRPr="00231A09" w:rsidRDefault="00E16FB5" w:rsidP="005B3237">
            <w:pPr>
              <w:spacing w:line="252" w:lineRule="auto"/>
              <w:jc w:val="center"/>
              <w:rPr>
                <w:bCs/>
                <w:kern w:val="2"/>
              </w:rPr>
            </w:pPr>
            <w:r w:rsidRPr="00231A09">
              <w:rPr>
                <w:bCs/>
                <w:kern w:val="2"/>
              </w:rPr>
              <w:t>–</w:t>
            </w:r>
          </w:p>
        </w:tc>
      </w:tr>
    </w:tbl>
    <w:p w:rsidR="00E16FB5" w:rsidRPr="00231A09" w:rsidRDefault="00E16FB5" w:rsidP="005B3237">
      <w:pPr>
        <w:spacing w:line="252" w:lineRule="auto"/>
        <w:ind w:firstLine="709"/>
        <w:jc w:val="both"/>
        <w:rPr>
          <w:bCs/>
          <w:kern w:val="2"/>
          <w:sz w:val="28"/>
          <w:szCs w:val="28"/>
        </w:rPr>
      </w:pPr>
    </w:p>
    <w:p w:rsidR="00E16FB5" w:rsidRPr="00231A09" w:rsidRDefault="00E16FB5" w:rsidP="005B3237">
      <w:pPr>
        <w:spacing w:line="252" w:lineRule="auto"/>
        <w:ind w:firstLine="709"/>
        <w:jc w:val="both"/>
        <w:rPr>
          <w:bCs/>
          <w:kern w:val="2"/>
          <w:sz w:val="28"/>
          <w:szCs w:val="28"/>
        </w:rPr>
      </w:pPr>
      <w:r w:rsidRPr="00231A09">
        <w:rPr>
          <w:bCs/>
          <w:kern w:val="2"/>
          <w:sz w:val="28"/>
          <w:szCs w:val="28"/>
        </w:rPr>
        <w:t>Примечание.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bCs/>
          <w:kern w:val="2"/>
          <w:sz w:val="28"/>
          <w:szCs w:val="28"/>
        </w:rPr>
      </w:pPr>
      <w:r w:rsidRPr="00231A09">
        <w:rPr>
          <w:bCs/>
          <w:kern w:val="2"/>
          <w:sz w:val="28"/>
          <w:szCs w:val="28"/>
        </w:rPr>
        <w:t>*</w:t>
      </w:r>
      <w:r w:rsidR="00B00E1B">
        <w:rPr>
          <w:bCs/>
          <w:kern w:val="2"/>
          <w:sz w:val="28"/>
          <w:szCs w:val="28"/>
        </w:rPr>
        <w:t> </w:t>
      </w:r>
      <w:r w:rsidRPr="00231A09">
        <w:rPr>
          <w:bCs/>
          <w:kern w:val="2"/>
          <w:sz w:val="28"/>
          <w:szCs w:val="28"/>
        </w:rPr>
        <w:t>Объемы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финансирования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мероприятий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будут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уточняться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в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установленном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порядке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при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изменении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областного</w:t>
      </w:r>
      <w:r w:rsidR="007E3B57" w:rsidRPr="00231A09">
        <w:rPr>
          <w:bCs/>
          <w:kern w:val="2"/>
          <w:sz w:val="28"/>
          <w:szCs w:val="28"/>
        </w:rPr>
        <w:t xml:space="preserve"> </w:t>
      </w:r>
      <w:r w:rsidRPr="00231A09">
        <w:rPr>
          <w:bCs/>
          <w:kern w:val="2"/>
          <w:sz w:val="28"/>
          <w:szCs w:val="28"/>
        </w:rPr>
        <w:t>бюджета.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b/>
          <w:kern w:val="2"/>
          <w:sz w:val="28"/>
          <w:szCs w:val="28"/>
        </w:rPr>
        <w:sectPr w:rsidR="00E16FB5" w:rsidRPr="00231A09" w:rsidSect="00DD18C8">
          <w:pgSz w:w="23814" w:h="16840" w:orient="landscape" w:code="8"/>
          <w:pgMar w:top="1304" w:right="851" w:bottom="851" w:left="1134" w:header="720" w:footer="720" w:gutter="0"/>
          <w:cols w:space="720"/>
        </w:sectPr>
      </w:pPr>
    </w:p>
    <w:p w:rsidR="00E16FB5" w:rsidRPr="00231A09" w:rsidRDefault="00E16FB5" w:rsidP="00B00E1B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6</w:t>
      </w:r>
    </w:p>
    <w:p w:rsidR="00E16FB5" w:rsidRPr="00231A09" w:rsidRDefault="00E16FB5" w:rsidP="00B00E1B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B00E1B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B00E1B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B00E1B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</w:p>
    <w:p w:rsidR="00E16FB5" w:rsidRPr="00231A09" w:rsidRDefault="007E3B57" w:rsidP="00B00E1B">
      <w:pPr>
        <w:ind w:left="10773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и</w:t>
      </w:r>
      <w:r w:rsidRPr="00231A09">
        <w:rPr>
          <w:kern w:val="2"/>
          <w:sz w:val="28"/>
          <w:szCs w:val="28"/>
        </w:rPr>
        <w:t xml:space="preserve"> </w:t>
      </w:r>
      <w:r w:rsidR="00E16FB5" w:rsidRPr="00231A09">
        <w:rPr>
          <w:kern w:val="2"/>
          <w:sz w:val="28"/>
          <w:szCs w:val="28"/>
        </w:rPr>
        <w:t>энергетики»</w:t>
      </w:r>
    </w:p>
    <w:p w:rsidR="00E16FB5" w:rsidRDefault="00E16FB5" w:rsidP="007E3B57">
      <w:pPr>
        <w:jc w:val="center"/>
        <w:rPr>
          <w:kern w:val="2"/>
          <w:sz w:val="28"/>
          <w:szCs w:val="28"/>
        </w:rPr>
      </w:pPr>
    </w:p>
    <w:p w:rsidR="005B3237" w:rsidRPr="00231A09" w:rsidRDefault="005B3237" w:rsidP="007E3B57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РАСПРЕДЕЛЕНИЕ</w:t>
      </w: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</w:p>
    <w:p w:rsidR="00E16FB5" w:rsidRPr="00231A09" w:rsidRDefault="00E16FB5" w:rsidP="007E3B57">
      <w:pPr>
        <w:jc w:val="center"/>
        <w:rPr>
          <w:kern w:val="2"/>
          <w:sz w:val="28"/>
          <w:szCs w:val="28"/>
        </w:rPr>
      </w:pPr>
    </w:p>
    <w:p w:rsidR="00E16FB5" w:rsidRDefault="00E16FB5" w:rsidP="007E3B57">
      <w:pPr>
        <w:jc w:val="right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(тыс.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рублей)</w:t>
      </w:r>
    </w:p>
    <w:p w:rsidR="00B00E1B" w:rsidRPr="00AD5F43" w:rsidRDefault="00B00E1B" w:rsidP="007E3B57">
      <w:pPr>
        <w:jc w:val="right"/>
        <w:rPr>
          <w:kern w:val="2"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9"/>
        <w:gridCol w:w="2430"/>
        <w:gridCol w:w="1263"/>
        <w:gridCol w:w="1402"/>
        <w:gridCol w:w="1401"/>
        <w:gridCol w:w="1401"/>
        <w:gridCol w:w="1402"/>
        <w:gridCol w:w="1355"/>
        <w:gridCol w:w="1028"/>
        <w:gridCol w:w="94"/>
        <w:gridCol w:w="1122"/>
        <w:gridCol w:w="1402"/>
      </w:tblGrid>
      <w:tr w:rsidR="00371A44" w:rsidRPr="00231A09" w:rsidTr="000C4BFF">
        <w:tc>
          <w:tcPr>
            <w:tcW w:w="675" w:type="dxa"/>
            <w:vMerge w:val="restart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№</w:t>
            </w:r>
          </w:p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2457" w:type="dxa"/>
            <w:vMerge w:val="restart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Наименование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</w:p>
          <w:p w:rsidR="00B00E1B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муниципального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образования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</w:p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Ростовской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gridSpan w:val="3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2019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4205" w:type="dxa"/>
            <w:gridSpan w:val="3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2020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3686" w:type="dxa"/>
            <w:gridSpan w:val="4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2021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год</w:t>
            </w:r>
          </w:p>
        </w:tc>
      </w:tr>
      <w:tr w:rsidR="00371A44" w:rsidRPr="00231A09" w:rsidTr="000C4BFF">
        <w:tc>
          <w:tcPr>
            <w:tcW w:w="300" w:type="dxa"/>
            <w:vMerge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том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числе</w:t>
            </w:r>
          </w:p>
        </w:tc>
        <w:tc>
          <w:tcPr>
            <w:tcW w:w="1417" w:type="dxa"/>
            <w:vMerge w:val="restart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2788" w:type="dxa"/>
            <w:gridSpan w:val="2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том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числе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том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числе</w:t>
            </w:r>
          </w:p>
        </w:tc>
      </w:tr>
      <w:tr w:rsidR="00371A44" w:rsidRPr="00231A09" w:rsidTr="000C4BFF">
        <w:tc>
          <w:tcPr>
            <w:tcW w:w="300" w:type="dxa"/>
            <w:vMerge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за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счет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средств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областного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417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за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счет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средств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феде</w:t>
            </w:r>
            <w:r w:rsidR="006E1ADC">
              <w:rPr>
                <w:kern w:val="2"/>
                <w:sz w:val="24"/>
                <w:szCs w:val="24"/>
              </w:rPr>
              <w:softHyphen/>
            </w:r>
            <w:r w:rsidRPr="00231A09">
              <w:rPr>
                <w:kern w:val="2"/>
                <w:sz w:val="24"/>
                <w:szCs w:val="24"/>
              </w:rPr>
              <w:t>рального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300" w:type="dxa"/>
            <w:vMerge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за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счет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средств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областного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370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за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счет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средств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феде</w:t>
            </w:r>
            <w:r w:rsidR="006E1ADC">
              <w:rPr>
                <w:kern w:val="2"/>
                <w:sz w:val="24"/>
                <w:szCs w:val="24"/>
              </w:rPr>
              <w:softHyphen/>
            </w:r>
            <w:r w:rsidRPr="00231A09">
              <w:rPr>
                <w:kern w:val="2"/>
                <w:sz w:val="24"/>
                <w:szCs w:val="24"/>
              </w:rPr>
              <w:t>рального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4915" w:type="dxa"/>
            <w:gridSpan w:val="2"/>
            <w:vMerge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за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счет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средств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област</w:t>
            </w:r>
            <w:r w:rsidR="006E1ADC">
              <w:rPr>
                <w:kern w:val="2"/>
                <w:sz w:val="24"/>
                <w:szCs w:val="24"/>
              </w:rPr>
              <w:softHyphen/>
            </w:r>
            <w:r w:rsidRPr="00231A09">
              <w:rPr>
                <w:kern w:val="2"/>
                <w:sz w:val="24"/>
                <w:szCs w:val="24"/>
              </w:rPr>
              <w:t>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бюджета</w:t>
            </w: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за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счет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средств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феде</w:t>
            </w:r>
            <w:r w:rsidR="006E1ADC">
              <w:rPr>
                <w:kern w:val="2"/>
                <w:sz w:val="24"/>
                <w:szCs w:val="24"/>
              </w:rPr>
              <w:softHyphen/>
            </w:r>
            <w:r w:rsidRPr="00231A09">
              <w:rPr>
                <w:kern w:val="2"/>
                <w:sz w:val="24"/>
                <w:szCs w:val="24"/>
              </w:rPr>
              <w:t>рального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бюджета</w:t>
            </w:r>
          </w:p>
        </w:tc>
      </w:tr>
      <w:tr w:rsidR="00371A44" w:rsidRPr="00231A09" w:rsidTr="000C4BFF">
        <w:tc>
          <w:tcPr>
            <w:tcW w:w="15134" w:type="dxa"/>
            <w:gridSpan w:val="12"/>
            <w:hideMark/>
          </w:tcPr>
          <w:p w:rsidR="00B00E1B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1.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Субсидия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на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разработку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проектной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документации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</w:p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на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строительство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и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реконструкцию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объектов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электрических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сетей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наружного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(уличного)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освещения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</w:p>
        </w:tc>
      </w:tr>
      <w:tr w:rsidR="00371A44" w:rsidRPr="00231A09" w:rsidTr="000C4BFF">
        <w:tc>
          <w:tcPr>
            <w:tcW w:w="675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1.1.</w:t>
            </w:r>
          </w:p>
        </w:tc>
        <w:tc>
          <w:tcPr>
            <w:tcW w:w="2457" w:type="dxa"/>
            <w:hideMark/>
          </w:tcPr>
          <w:p w:rsidR="00E16FB5" w:rsidRPr="00231A09" w:rsidRDefault="00E16FB5" w:rsidP="00207BDC">
            <w:pPr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г.</w:t>
            </w:r>
            <w:r w:rsidR="00B00E1B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Гуково</w:t>
            </w:r>
          </w:p>
        </w:tc>
        <w:tc>
          <w:tcPr>
            <w:tcW w:w="1276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3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464,0</w:t>
            </w: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3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464,0</w:t>
            </w:r>
          </w:p>
        </w:tc>
        <w:tc>
          <w:tcPr>
            <w:tcW w:w="1417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7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370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39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29" w:type="dxa"/>
            <w:gridSpan w:val="2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</w:tr>
      <w:tr w:rsidR="00371A44" w:rsidRPr="00231A09" w:rsidTr="000C4BFF">
        <w:tc>
          <w:tcPr>
            <w:tcW w:w="15134" w:type="dxa"/>
            <w:gridSpan w:val="12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2.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Субсидия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на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строительство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и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реконструкцию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объектов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электрических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сетей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наружного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(уличного)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освещения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</w:p>
        </w:tc>
      </w:tr>
      <w:tr w:rsidR="00371A44" w:rsidRPr="00231A09" w:rsidTr="000C4BFF">
        <w:tc>
          <w:tcPr>
            <w:tcW w:w="675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2.1.</w:t>
            </w:r>
          </w:p>
        </w:tc>
        <w:tc>
          <w:tcPr>
            <w:tcW w:w="2457" w:type="dxa"/>
            <w:hideMark/>
          </w:tcPr>
          <w:p w:rsidR="00E16FB5" w:rsidRPr="00231A09" w:rsidRDefault="00E16FB5" w:rsidP="00207BDC">
            <w:pPr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г.</w:t>
            </w:r>
            <w:r w:rsidR="00B00E1B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Ростов-на-Дону</w:t>
            </w:r>
          </w:p>
        </w:tc>
        <w:tc>
          <w:tcPr>
            <w:tcW w:w="1276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124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604,9</w:t>
            </w: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124</w:t>
            </w:r>
            <w:r w:rsidR="007E3B57" w:rsidRPr="00231A09">
              <w:rPr>
                <w:kern w:val="2"/>
                <w:sz w:val="24"/>
                <w:szCs w:val="24"/>
              </w:rPr>
              <w:t xml:space="preserve"> </w:t>
            </w:r>
            <w:r w:rsidRPr="00231A09">
              <w:rPr>
                <w:kern w:val="2"/>
                <w:sz w:val="24"/>
                <w:szCs w:val="24"/>
              </w:rPr>
              <w:t>604,9</w:t>
            </w:r>
          </w:p>
        </w:tc>
        <w:tc>
          <w:tcPr>
            <w:tcW w:w="1417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7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370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039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229" w:type="dxa"/>
            <w:gridSpan w:val="2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  <w:tc>
          <w:tcPr>
            <w:tcW w:w="1418" w:type="dxa"/>
            <w:hideMark/>
          </w:tcPr>
          <w:p w:rsidR="00E16FB5" w:rsidRPr="00231A09" w:rsidRDefault="00E16FB5" w:rsidP="00207BDC">
            <w:pPr>
              <w:jc w:val="center"/>
              <w:rPr>
                <w:kern w:val="2"/>
                <w:sz w:val="24"/>
                <w:szCs w:val="24"/>
              </w:rPr>
            </w:pPr>
            <w:r w:rsidRPr="00231A09">
              <w:rPr>
                <w:kern w:val="2"/>
                <w:sz w:val="24"/>
                <w:szCs w:val="24"/>
              </w:rPr>
              <w:t>–</w:t>
            </w:r>
          </w:p>
        </w:tc>
      </w:tr>
    </w:tbl>
    <w:p w:rsidR="00E16FB5" w:rsidRPr="00231A09" w:rsidRDefault="00E16FB5" w:rsidP="007E3B57">
      <w:pPr>
        <w:rPr>
          <w:b/>
          <w:kern w:val="2"/>
          <w:sz w:val="28"/>
          <w:szCs w:val="28"/>
        </w:rPr>
        <w:sectPr w:rsidR="00E16FB5" w:rsidRPr="00231A09" w:rsidSect="00DD18C8">
          <w:pgSz w:w="16840" w:h="11907" w:orient="landscape" w:code="9"/>
          <w:pgMar w:top="1304" w:right="851" w:bottom="851" w:left="1134" w:header="720" w:footer="720" w:gutter="0"/>
          <w:cols w:space="720"/>
        </w:sectPr>
      </w:pPr>
    </w:p>
    <w:p w:rsidR="00E16FB5" w:rsidRPr="00231A09" w:rsidRDefault="00E16FB5" w:rsidP="005B3237">
      <w:pPr>
        <w:tabs>
          <w:tab w:val="left" w:pos="8653"/>
        </w:tabs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7</w:t>
      </w:r>
    </w:p>
    <w:p w:rsidR="00E16FB5" w:rsidRPr="00231A09" w:rsidRDefault="00E16FB5" w:rsidP="005B3237">
      <w:pPr>
        <w:tabs>
          <w:tab w:val="left" w:pos="8653"/>
        </w:tabs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tabs>
          <w:tab w:val="left" w:pos="8653"/>
        </w:tabs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5B3237">
      <w:pPr>
        <w:tabs>
          <w:tab w:val="left" w:pos="8653"/>
        </w:tabs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tabs>
          <w:tab w:val="left" w:pos="8653"/>
        </w:tabs>
        <w:spacing w:line="252" w:lineRule="auto"/>
        <w:ind w:left="1701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энергетики»</w:t>
      </w:r>
    </w:p>
    <w:p w:rsidR="00D56A68" w:rsidRPr="00231A09" w:rsidRDefault="00D56A68" w:rsidP="005B3237">
      <w:pPr>
        <w:tabs>
          <w:tab w:val="left" w:pos="8653"/>
        </w:tabs>
        <w:spacing w:line="252" w:lineRule="auto"/>
        <w:jc w:val="center"/>
        <w:rPr>
          <w:kern w:val="2"/>
          <w:sz w:val="28"/>
          <w:szCs w:val="28"/>
        </w:rPr>
      </w:pPr>
    </w:p>
    <w:p w:rsidR="00B00E1B" w:rsidRDefault="00E16FB5" w:rsidP="005B3237">
      <w:pPr>
        <w:tabs>
          <w:tab w:val="left" w:pos="8653"/>
        </w:tabs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ПЕРЕЧЕНЬ</w:t>
      </w:r>
    </w:p>
    <w:p w:rsidR="00E16FB5" w:rsidRDefault="00E16FB5" w:rsidP="005B3237">
      <w:pPr>
        <w:tabs>
          <w:tab w:val="left" w:pos="8653"/>
        </w:tabs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инвестиционных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ремонта,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находящихся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собственности)</w:t>
      </w:r>
    </w:p>
    <w:p w:rsidR="00207BDC" w:rsidRPr="00231A09" w:rsidRDefault="00207BDC" w:rsidP="005B3237">
      <w:pPr>
        <w:tabs>
          <w:tab w:val="left" w:pos="8653"/>
        </w:tabs>
        <w:spacing w:line="252" w:lineRule="auto"/>
        <w:jc w:val="center"/>
        <w:rPr>
          <w:kern w:val="2"/>
          <w:sz w:val="28"/>
          <w:szCs w:val="28"/>
        </w:rPr>
      </w:pPr>
    </w:p>
    <w:p w:rsidR="00E16FB5" w:rsidRPr="00231A09" w:rsidRDefault="00E16FB5" w:rsidP="005B3237">
      <w:pPr>
        <w:tabs>
          <w:tab w:val="left" w:pos="8653"/>
        </w:tabs>
        <w:spacing w:line="252" w:lineRule="auto"/>
        <w:jc w:val="right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(тыс.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рублей)</w:t>
      </w:r>
    </w:p>
    <w:p w:rsidR="00661B07" w:rsidRPr="00AC3170" w:rsidRDefault="00661B07" w:rsidP="00AC3170">
      <w:pPr>
        <w:spacing w:line="252" w:lineRule="auto"/>
        <w:jc w:val="right"/>
        <w:rPr>
          <w:kern w:val="2"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0"/>
        <w:gridCol w:w="2355"/>
        <w:gridCol w:w="1780"/>
        <w:gridCol w:w="1655"/>
        <w:gridCol w:w="1379"/>
        <w:gridCol w:w="1105"/>
        <w:gridCol w:w="1105"/>
        <w:gridCol w:w="1105"/>
        <w:gridCol w:w="1242"/>
        <w:gridCol w:w="1105"/>
        <w:gridCol w:w="1105"/>
        <w:gridCol w:w="1242"/>
        <w:gridCol w:w="1105"/>
        <w:gridCol w:w="1241"/>
        <w:gridCol w:w="1242"/>
        <w:gridCol w:w="1242"/>
        <w:gridCol w:w="1245"/>
      </w:tblGrid>
      <w:tr w:rsidR="00371A44" w:rsidRPr="00231A09" w:rsidTr="00207BDC">
        <w:trPr>
          <w:tblHeader/>
        </w:trPr>
        <w:tc>
          <w:tcPr>
            <w:tcW w:w="690" w:type="dxa"/>
            <w:vMerge w:val="restart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№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п/п</w:t>
            </w:r>
          </w:p>
        </w:tc>
        <w:tc>
          <w:tcPr>
            <w:tcW w:w="2355" w:type="dxa"/>
            <w:vMerge w:val="restart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Наименование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инвестиционного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проекта</w:t>
            </w:r>
          </w:p>
        </w:tc>
        <w:tc>
          <w:tcPr>
            <w:tcW w:w="1780" w:type="dxa"/>
            <w:vMerge w:val="restart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Номер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дата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положитель</w:t>
            </w:r>
            <w:r w:rsidR="006E1ADC">
              <w:rPr>
                <w:bCs/>
                <w:kern w:val="2"/>
                <w:sz w:val="22"/>
                <w:szCs w:val="22"/>
              </w:rPr>
              <w:softHyphen/>
            </w:r>
            <w:r w:rsidRPr="00231A09">
              <w:rPr>
                <w:bCs/>
                <w:kern w:val="2"/>
                <w:sz w:val="22"/>
                <w:szCs w:val="22"/>
              </w:rPr>
              <w:t>ного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заключения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экспертизы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проектной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документации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достоверности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определения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сметной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стоимости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строительства</w:t>
            </w:r>
          </w:p>
        </w:tc>
        <w:tc>
          <w:tcPr>
            <w:tcW w:w="1655" w:type="dxa"/>
            <w:vMerge w:val="restart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Источник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финансиро</w:t>
            </w:r>
            <w:r w:rsidR="006E1ADC">
              <w:rPr>
                <w:bCs/>
                <w:kern w:val="2"/>
                <w:sz w:val="22"/>
                <w:szCs w:val="22"/>
              </w:rPr>
              <w:softHyphen/>
            </w:r>
            <w:r w:rsidRPr="00231A09">
              <w:rPr>
                <w:bCs/>
                <w:kern w:val="2"/>
                <w:sz w:val="22"/>
                <w:szCs w:val="22"/>
              </w:rPr>
              <w:t>вания</w:t>
            </w:r>
          </w:p>
        </w:tc>
        <w:tc>
          <w:tcPr>
            <w:tcW w:w="1379" w:type="dxa"/>
            <w:vMerge w:val="restart"/>
            <w:shd w:val="clear" w:color="auto" w:fill="FFFFFF" w:themeFill="background1"/>
          </w:tcPr>
          <w:p w:rsidR="008F5974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Сметная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стоимость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</w:p>
          <w:p w:rsidR="008F5974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ценах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соответ</w:t>
            </w:r>
            <w:r w:rsidR="006E1ADC">
              <w:rPr>
                <w:bCs/>
                <w:kern w:val="2"/>
                <w:sz w:val="22"/>
                <w:szCs w:val="22"/>
              </w:rPr>
              <w:softHyphen/>
            </w:r>
            <w:r w:rsidRPr="00231A09">
              <w:rPr>
                <w:bCs/>
                <w:kern w:val="2"/>
                <w:sz w:val="22"/>
                <w:szCs w:val="22"/>
              </w:rPr>
              <w:t>ствующих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лет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на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начало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производ</w:t>
            </w:r>
            <w:r w:rsidR="006E1ADC">
              <w:rPr>
                <w:bCs/>
                <w:kern w:val="2"/>
                <w:sz w:val="22"/>
                <w:szCs w:val="22"/>
              </w:rPr>
              <w:softHyphen/>
            </w:r>
            <w:r w:rsidRPr="00231A09">
              <w:rPr>
                <w:bCs/>
                <w:kern w:val="2"/>
                <w:sz w:val="22"/>
                <w:szCs w:val="22"/>
              </w:rPr>
              <w:t>ства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работ</w:t>
            </w:r>
          </w:p>
        </w:tc>
        <w:tc>
          <w:tcPr>
            <w:tcW w:w="14084" w:type="dxa"/>
            <w:gridSpan w:val="12"/>
            <w:shd w:val="clear" w:color="auto" w:fill="FFFFFF" w:themeFill="background1"/>
          </w:tcPr>
          <w:p w:rsidR="00661B07" w:rsidRPr="00231A09" w:rsidRDefault="00183BCB" w:rsidP="00501B84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 xml:space="preserve">В </w:t>
            </w:r>
            <w:r w:rsidR="00661B07" w:rsidRPr="00231A09">
              <w:rPr>
                <w:bCs/>
                <w:kern w:val="2"/>
                <w:sz w:val="22"/>
                <w:szCs w:val="22"/>
              </w:rPr>
              <w:t>том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="00661B07" w:rsidRPr="00231A09">
              <w:rPr>
                <w:bCs/>
                <w:kern w:val="2"/>
                <w:sz w:val="22"/>
                <w:szCs w:val="22"/>
              </w:rPr>
              <w:t>числе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="00661B07" w:rsidRPr="00231A09">
              <w:rPr>
                <w:bCs/>
                <w:kern w:val="2"/>
                <w:sz w:val="22"/>
                <w:szCs w:val="22"/>
              </w:rPr>
              <w:t>по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="00661B07" w:rsidRPr="00231A09">
              <w:rPr>
                <w:bCs/>
                <w:kern w:val="2"/>
                <w:sz w:val="22"/>
                <w:szCs w:val="22"/>
              </w:rPr>
              <w:t>годам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="00661B07" w:rsidRPr="00231A09">
              <w:rPr>
                <w:bCs/>
                <w:kern w:val="2"/>
                <w:sz w:val="22"/>
                <w:szCs w:val="22"/>
              </w:rPr>
              <w:t>реализации</w:t>
            </w:r>
            <w:r w:rsidR="00501B84">
              <w:rPr>
                <w:bCs/>
                <w:kern w:val="2"/>
                <w:sz w:val="22"/>
                <w:szCs w:val="22"/>
              </w:rPr>
              <w:t xml:space="preserve"> </w:t>
            </w:r>
            <w:r w:rsidR="00661B07" w:rsidRPr="00231A09">
              <w:rPr>
                <w:bCs/>
                <w:kern w:val="2"/>
                <w:sz w:val="22"/>
                <w:szCs w:val="22"/>
              </w:rPr>
              <w:t>государственной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="00661B07" w:rsidRPr="00231A09">
              <w:rPr>
                <w:bCs/>
                <w:kern w:val="2"/>
                <w:sz w:val="22"/>
                <w:szCs w:val="22"/>
              </w:rPr>
              <w:t>программы</w:t>
            </w:r>
          </w:p>
        </w:tc>
      </w:tr>
      <w:tr w:rsidR="00371A44" w:rsidRPr="00231A09" w:rsidTr="00207BDC">
        <w:trPr>
          <w:tblHeader/>
        </w:trPr>
        <w:tc>
          <w:tcPr>
            <w:tcW w:w="690" w:type="dxa"/>
            <w:vMerge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vMerge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379" w:type="dxa"/>
            <w:vMerge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2019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2020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1105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2021</w:t>
            </w:r>
          </w:p>
        </w:tc>
        <w:tc>
          <w:tcPr>
            <w:tcW w:w="1242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2022</w:t>
            </w:r>
          </w:p>
        </w:tc>
        <w:tc>
          <w:tcPr>
            <w:tcW w:w="1105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2023</w:t>
            </w:r>
          </w:p>
        </w:tc>
        <w:tc>
          <w:tcPr>
            <w:tcW w:w="1105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2024</w:t>
            </w:r>
          </w:p>
        </w:tc>
        <w:tc>
          <w:tcPr>
            <w:tcW w:w="1242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2025</w:t>
            </w:r>
          </w:p>
        </w:tc>
        <w:tc>
          <w:tcPr>
            <w:tcW w:w="1105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2026</w:t>
            </w:r>
          </w:p>
        </w:tc>
        <w:tc>
          <w:tcPr>
            <w:tcW w:w="1241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2027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2028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2029</w:t>
            </w:r>
          </w:p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2030</w:t>
            </w:r>
          </w:p>
        </w:tc>
      </w:tr>
    </w:tbl>
    <w:p w:rsidR="00207BDC" w:rsidRPr="00207BDC" w:rsidRDefault="00207BDC" w:rsidP="005B3237">
      <w:pPr>
        <w:spacing w:line="252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0"/>
        <w:gridCol w:w="2355"/>
        <w:gridCol w:w="1780"/>
        <w:gridCol w:w="1655"/>
        <w:gridCol w:w="1379"/>
        <w:gridCol w:w="1105"/>
        <w:gridCol w:w="1105"/>
        <w:gridCol w:w="1105"/>
        <w:gridCol w:w="1242"/>
        <w:gridCol w:w="1105"/>
        <w:gridCol w:w="1105"/>
        <w:gridCol w:w="1242"/>
        <w:gridCol w:w="1105"/>
        <w:gridCol w:w="1241"/>
        <w:gridCol w:w="1242"/>
        <w:gridCol w:w="1242"/>
        <w:gridCol w:w="1245"/>
      </w:tblGrid>
      <w:tr w:rsidR="00371A44" w:rsidRPr="00231A09" w:rsidTr="00207BDC">
        <w:trPr>
          <w:tblHeader/>
        </w:trPr>
        <w:tc>
          <w:tcPr>
            <w:tcW w:w="690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</w:t>
            </w:r>
          </w:p>
        </w:tc>
        <w:tc>
          <w:tcPr>
            <w:tcW w:w="235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</w:t>
            </w:r>
          </w:p>
        </w:tc>
        <w:tc>
          <w:tcPr>
            <w:tcW w:w="1780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3</w:t>
            </w:r>
          </w:p>
        </w:tc>
        <w:tc>
          <w:tcPr>
            <w:tcW w:w="165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4</w:t>
            </w:r>
          </w:p>
        </w:tc>
        <w:tc>
          <w:tcPr>
            <w:tcW w:w="1379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5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6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7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8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9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11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12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13</w:t>
            </w:r>
          </w:p>
        </w:tc>
        <w:tc>
          <w:tcPr>
            <w:tcW w:w="1241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14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15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16</w:t>
            </w:r>
          </w:p>
        </w:tc>
        <w:tc>
          <w:tcPr>
            <w:tcW w:w="124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17</w:t>
            </w:r>
          </w:p>
        </w:tc>
      </w:tr>
      <w:tr w:rsidR="00371A44" w:rsidRPr="00231A09" w:rsidTr="00207BDC">
        <w:tc>
          <w:tcPr>
            <w:tcW w:w="21943" w:type="dxa"/>
            <w:gridSpan w:val="17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Государственная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программа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Ростовской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области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«</w:t>
            </w:r>
            <w:proofErr w:type="spellStart"/>
            <w:r w:rsidRPr="00231A09">
              <w:rPr>
                <w:bCs/>
                <w:kern w:val="2"/>
                <w:sz w:val="22"/>
                <w:szCs w:val="22"/>
              </w:rPr>
              <w:t>Энергоэффективность</w:t>
            </w:r>
            <w:proofErr w:type="spellEnd"/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развитие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промышленности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энергетики»</w:t>
            </w:r>
          </w:p>
        </w:tc>
      </w:tr>
      <w:tr w:rsidR="00371A44" w:rsidRPr="00231A09" w:rsidTr="00207BDC">
        <w:tc>
          <w:tcPr>
            <w:tcW w:w="690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2355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1780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396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830,8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198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415,4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областной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249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209,8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124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604,9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федеральный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местный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147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621,0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73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810,5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790DCE" w:rsidRPr="00231A09" w:rsidTr="004260F2">
        <w:tc>
          <w:tcPr>
            <w:tcW w:w="21943" w:type="dxa"/>
            <w:gridSpan w:val="17"/>
            <w:hideMark/>
          </w:tcPr>
          <w:p w:rsidR="00790DCE" w:rsidRPr="00231A09" w:rsidRDefault="00790DCE" w:rsidP="00790DCE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1.</w:t>
            </w:r>
            <w:r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«Строительство и реконструкция объектов электрических сетей наружного (уличного) освещения»</w:t>
            </w:r>
          </w:p>
        </w:tc>
      </w:tr>
      <w:tr w:rsidR="00371A44" w:rsidRPr="00231A09" w:rsidTr="00207BDC">
        <w:tc>
          <w:tcPr>
            <w:tcW w:w="690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2355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1780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всего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396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830,8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198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415,4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областной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249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209,8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124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604,9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федеральный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местный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147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621,0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73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810,5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21943" w:type="dxa"/>
            <w:gridSpan w:val="17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г.</w:t>
            </w:r>
            <w:r w:rsidR="008F5974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Ростов-на-Дону</w:t>
            </w:r>
          </w:p>
        </w:tc>
      </w:tr>
      <w:tr w:rsidR="00371A44" w:rsidRPr="00231A09" w:rsidTr="00207BDC">
        <w:tc>
          <w:tcPr>
            <w:tcW w:w="690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2355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1780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Х</w:t>
            </w: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396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830,8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198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415,4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областной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249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209,8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124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604,9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федеральный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местный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147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621,0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73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810,5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690" w:type="dxa"/>
            <w:vMerge w:val="restart"/>
            <w:hideMark/>
          </w:tcPr>
          <w:p w:rsidR="00661B07" w:rsidRPr="00231A09" w:rsidRDefault="00661B07" w:rsidP="005B3237">
            <w:pPr>
              <w:pageBreakBefore/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1.1.</w:t>
            </w:r>
          </w:p>
        </w:tc>
        <w:tc>
          <w:tcPr>
            <w:tcW w:w="2355" w:type="dxa"/>
            <w:vMerge w:val="restart"/>
            <w:hideMark/>
          </w:tcPr>
          <w:p w:rsidR="008F5974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Строительство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электрических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сетей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наружного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освещения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</w:p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г.</w:t>
            </w:r>
            <w:r w:rsidR="008F5974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Ростове-на-Дону</w:t>
            </w:r>
          </w:p>
        </w:tc>
        <w:tc>
          <w:tcPr>
            <w:tcW w:w="1780" w:type="dxa"/>
            <w:vMerge w:val="restart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61-1-1-3-0116-17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от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26.10.2017</w:t>
            </w:r>
          </w:p>
        </w:tc>
        <w:tc>
          <w:tcPr>
            <w:tcW w:w="1655" w:type="dxa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379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396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830,8</w:t>
            </w:r>
          </w:p>
        </w:tc>
        <w:tc>
          <w:tcPr>
            <w:tcW w:w="1105" w:type="dxa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198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415,4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275325" w:rsidRPr="00231A09" w:rsidTr="00207BDC">
        <w:tc>
          <w:tcPr>
            <w:tcW w:w="69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областной бюджет</w:t>
            </w:r>
          </w:p>
        </w:tc>
        <w:tc>
          <w:tcPr>
            <w:tcW w:w="1379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249 209,8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124 604,9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275325" w:rsidRPr="00231A09" w:rsidTr="00207BDC">
        <w:tc>
          <w:tcPr>
            <w:tcW w:w="69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379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275325" w:rsidRPr="00231A09" w:rsidTr="00207BDC">
        <w:tc>
          <w:tcPr>
            <w:tcW w:w="69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379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147 621,0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73 810,5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275325" w:rsidRPr="00231A09" w:rsidTr="00207BDC">
        <w:tc>
          <w:tcPr>
            <w:tcW w:w="69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2355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780" w:type="dxa"/>
            <w:vMerge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hideMark/>
          </w:tcPr>
          <w:p w:rsidR="00275325" w:rsidRPr="00231A09" w:rsidRDefault="00275325" w:rsidP="00275325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379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60 373,3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275325" w:rsidRPr="00231A09" w:rsidRDefault="00275325" w:rsidP="00275325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4825" w:type="dxa"/>
            <w:gridSpan w:val="3"/>
            <w:vMerge w:val="restart"/>
            <w:hideMark/>
          </w:tcPr>
          <w:p w:rsidR="008F5974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Всего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по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объектам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капитального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</w:p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строительства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и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реконструкции</w:t>
            </w:r>
          </w:p>
        </w:tc>
        <w:tc>
          <w:tcPr>
            <w:tcW w:w="1655" w:type="dxa"/>
            <w:shd w:val="clear" w:color="auto" w:fill="FFFFFF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379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396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830,8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198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415,4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4825" w:type="dxa"/>
            <w:gridSpan w:val="3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областной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249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209,8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124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604,9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371A44" w:rsidRPr="00231A09" w:rsidTr="00207BDC">
        <w:tc>
          <w:tcPr>
            <w:tcW w:w="4825" w:type="dxa"/>
            <w:gridSpan w:val="3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федеральный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  <w:tr w:rsidR="00231A09" w:rsidRPr="00231A09" w:rsidTr="00207BDC">
        <w:tc>
          <w:tcPr>
            <w:tcW w:w="4825" w:type="dxa"/>
            <w:gridSpan w:val="3"/>
            <w:vMerge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</w:p>
        </w:tc>
        <w:tc>
          <w:tcPr>
            <w:tcW w:w="1655" w:type="dxa"/>
            <w:shd w:val="clear" w:color="auto" w:fill="FFFFFF"/>
            <w:hideMark/>
          </w:tcPr>
          <w:p w:rsidR="00661B07" w:rsidRPr="00231A09" w:rsidRDefault="00661B07" w:rsidP="005B3237">
            <w:pPr>
              <w:spacing w:line="252" w:lineRule="auto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местный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бюджет</w:t>
            </w:r>
          </w:p>
        </w:tc>
        <w:tc>
          <w:tcPr>
            <w:tcW w:w="1379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147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621,0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661B07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 w:rsidRPr="00231A09">
              <w:rPr>
                <w:bCs/>
                <w:kern w:val="2"/>
                <w:sz w:val="22"/>
                <w:szCs w:val="22"/>
              </w:rPr>
              <w:t>73</w:t>
            </w:r>
            <w:r w:rsidR="007E3B57" w:rsidRPr="00231A09">
              <w:rPr>
                <w:bCs/>
                <w:kern w:val="2"/>
                <w:sz w:val="22"/>
                <w:szCs w:val="22"/>
              </w:rPr>
              <w:t xml:space="preserve"> </w:t>
            </w:r>
            <w:r w:rsidRPr="00231A09">
              <w:rPr>
                <w:bCs/>
                <w:kern w:val="2"/>
                <w:sz w:val="22"/>
                <w:szCs w:val="22"/>
              </w:rPr>
              <w:t>810,5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105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1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2" w:type="dxa"/>
            <w:shd w:val="clear" w:color="auto" w:fill="FFFFFF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  <w:tc>
          <w:tcPr>
            <w:tcW w:w="1245" w:type="dxa"/>
            <w:hideMark/>
          </w:tcPr>
          <w:p w:rsidR="00661B07" w:rsidRPr="00231A09" w:rsidRDefault="00A817B5" w:rsidP="005B3237">
            <w:pPr>
              <w:spacing w:line="252" w:lineRule="auto"/>
              <w:jc w:val="center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–</w:t>
            </w:r>
          </w:p>
        </w:tc>
      </w:tr>
    </w:tbl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Примечание.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Используем</w:t>
      </w:r>
      <w:r w:rsidR="002422C0">
        <w:rPr>
          <w:kern w:val="2"/>
          <w:sz w:val="28"/>
          <w:szCs w:val="28"/>
        </w:rPr>
        <w:t>о</w:t>
      </w:r>
      <w:r w:rsidRPr="00231A09">
        <w:rPr>
          <w:kern w:val="2"/>
          <w:sz w:val="28"/>
          <w:szCs w:val="28"/>
        </w:rPr>
        <w:t>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сокращени</w:t>
      </w:r>
      <w:r w:rsidR="002422C0">
        <w:rPr>
          <w:kern w:val="2"/>
          <w:sz w:val="28"/>
          <w:szCs w:val="28"/>
        </w:rPr>
        <w:t>е</w:t>
      </w:r>
      <w:r w:rsidRPr="00231A09">
        <w:rPr>
          <w:kern w:val="2"/>
          <w:sz w:val="28"/>
          <w:szCs w:val="28"/>
        </w:rPr>
        <w:t>: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г.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город</w:t>
      </w:r>
      <w:r w:rsidR="002422C0">
        <w:rPr>
          <w:kern w:val="2"/>
          <w:sz w:val="28"/>
          <w:szCs w:val="28"/>
        </w:rPr>
        <w:t>.</w:t>
      </w:r>
    </w:p>
    <w:p w:rsidR="00E16FB5" w:rsidRPr="00231A09" w:rsidRDefault="00E16FB5" w:rsidP="007E3B5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rPr>
          <w:kern w:val="2"/>
          <w:sz w:val="28"/>
          <w:szCs w:val="28"/>
        </w:rPr>
        <w:sectPr w:rsidR="00E16FB5" w:rsidRPr="00231A09" w:rsidSect="0063129A">
          <w:pgSz w:w="23814" w:h="16840" w:orient="landscape" w:code="8"/>
          <w:pgMar w:top="1304" w:right="851" w:bottom="851" w:left="1134" w:header="720" w:footer="720" w:gutter="0"/>
          <w:cols w:space="720"/>
        </w:sectPr>
      </w:pPr>
    </w:p>
    <w:p w:rsidR="00E16FB5" w:rsidRPr="00231A09" w:rsidRDefault="00E16FB5" w:rsidP="006B2699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8</w:t>
      </w:r>
    </w:p>
    <w:p w:rsidR="00E16FB5" w:rsidRPr="00231A09" w:rsidRDefault="00E16FB5" w:rsidP="006B2699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</w:p>
    <w:p w:rsidR="00E16FB5" w:rsidRPr="00231A09" w:rsidRDefault="00E16FB5" w:rsidP="006B2699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E16FB5" w:rsidRPr="00231A09" w:rsidRDefault="00E16FB5" w:rsidP="006B2699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6B2699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</w:p>
    <w:p w:rsidR="00E16FB5" w:rsidRPr="00231A09" w:rsidRDefault="00E16FB5" w:rsidP="006B2699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9D2ABF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УСЛОВИЯ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межбюджетных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трансфертов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Участие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мероприятиях,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создание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обеспечения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доступными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качественными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услугами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заключается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разработке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принимаемых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2019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2030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годы.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Муниципальные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должны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представлять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взаимоувязанный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комплекс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достижение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целевых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показателей.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Муниципальные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могут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способствующие: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снижению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административных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барьеров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земельных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участков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проведении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экспертизы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результатов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инженерных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изысканий,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выдаче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разрешений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разрешений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ввод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эксплуатацию;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развитию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кредитования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содействию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профессиональной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переподготовке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квалификации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специалистов.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2.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Распределение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3.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Перечень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инвестиционных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ремонта,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находящихся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формируется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разработку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Условия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методика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расчета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строительству,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разработку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5.1.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Межбюджетные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(далее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субсидия)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разработку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расходуются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5.2.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критериями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отбора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являются: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недостаточный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уровень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газификации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отсутствие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доступа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источникам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низкая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мощность;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бесхозяйных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низкий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уровень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населенных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пунктов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освещения);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эффективность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вложения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определяется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исходя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стоимости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(реконструкции)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планируемых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результатов.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5.3.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являются: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направляемые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значения»;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представительных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направляемых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3F7902">
        <w:rPr>
          <w:kern w:val="2"/>
          <w:sz w:val="28"/>
          <w:szCs w:val="28"/>
        </w:rPr>
        <w:t>    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значения»;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представительных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классификации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закрепленных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администраторами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ремонта,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находящи</w:t>
      </w:r>
      <w:r w:rsidR="000B4209">
        <w:rPr>
          <w:kern w:val="2"/>
          <w:sz w:val="28"/>
          <w:szCs w:val="28"/>
        </w:rPr>
        <w:t>е</w:t>
      </w:r>
      <w:r w:rsidRPr="00231A09">
        <w:rPr>
          <w:kern w:val="2"/>
          <w:sz w:val="28"/>
          <w:szCs w:val="28"/>
        </w:rPr>
        <w:t>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подтверждение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отсутствие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обременений,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исков,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судебных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решений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обстоятельств,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могут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повлечь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прекращение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</w:t>
      </w:r>
      <w:r w:rsidR="000B4209">
        <w:rPr>
          <w:kern w:val="2"/>
          <w:sz w:val="28"/>
          <w:szCs w:val="28"/>
        </w:rPr>
        <w:t>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5.4.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приоритетном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(первоочередном)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подлежат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следующим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условиям: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инвестиционного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является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долевое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имеющих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максимальную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степень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завершенности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(готовности)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будет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обеспечен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ввод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эксплуатацию.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5.5.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вошедшим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первоочередной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основании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процента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улиц.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6.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Требования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содержанию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между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исполнительно-распорядительным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(далее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администрация)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устанавливаются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6.1.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Соглашения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должны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следующие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пропорциональное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уменьшение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сумму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экономии,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сложившейся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результатам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проведенных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торгов,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части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счет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заключении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контрактов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строительство,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ремонт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собственность;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осуществление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авансовых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платежей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окончательного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расчета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контрактам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пропорционально,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счет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счет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обязательства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обеспечению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возврата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неиспользованных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случаях,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обязательства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районов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заключению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аналогичных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поселений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случаях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газоснабжения,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электрогазоснабжения</w:t>
      </w:r>
      <w:proofErr w:type="spellEnd"/>
      <w:r w:rsidRPr="00231A09">
        <w:rPr>
          <w:kern w:val="2"/>
          <w:sz w:val="28"/>
          <w:szCs w:val="28"/>
        </w:rPr>
        <w:t>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территории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поселений;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обязательства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районов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городских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округов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отчетов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формам,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критерии,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осуществления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оценки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обязательства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обеспечению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подписания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только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после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осуществления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контроля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всем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фактическим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объемам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контроль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исполнением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прекращения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ответственность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сторон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нарушение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6.2.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между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должны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содержаться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следующие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сведения: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наименования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proofErr w:type="spellStart"/>
      <w:r w:rsidRPr="00231A09">
        <w:rPr>
          <w:kern w:val="2"/>
          <w:sz w:val="28"/>
          <w:szCs w:val="28"/>
        </w:rPr>
        <w:t>пообъектное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распределение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районов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городских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округов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3F7902">
        <w:rPr>
          <w:kern w:val="2"/>
          <w:sz w:val="28"/>
          <w:szCs w:val="28"/>
        </w:rPr>
        <w:t> 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proofErr w:type="spellStart"/>
      <w:r w:rsidRPr="00231A09">
        <w:rPr>
          <w:kern w:val="2"/>
          <w:sz w:val="28"/>
          <w:szCs w:val="28"/>
        </w:rPr>
        <w:t>пообъектное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распределение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направляемых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proofErr w:type="spellStart"/>
      <w:r w:rsidRPr="00231A09">
        <w:rPr>
          <w:kern w:val="2"/>
          <w:sz w:val="28"/>
          <w:szCs w:val="28"/>
        </w:rPr>
        <w:t>пообъектный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график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производства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ввода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порядок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перечисления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проведения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расчетов,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размеры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авансирования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требования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оформлению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контрактов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(договоров)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документов.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6.3.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Доля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консолидированных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районов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городских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округов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определяется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6.4.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Предоставление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районов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городских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округов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осуществляется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только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после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районов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городских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округов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подтверждающих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факт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перечисления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между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распорядителем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администрацией.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7.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невыполнения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уровней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Pr="00231A09">
        <w:rPr>
          <w:kern w:val="2"/>
          <w:sz w:val="28"/>
          <w:szCs w:val="28"/>
        </w:rPr>
        <w:t>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перераспределяются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между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имеющими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получение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5B3237">
      <w:pPr>
        <w:pageBreakBefore/>
        <w:spacing w:line="252" w:lineRule="auto"/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9</w:t>
      </w:r>
    </w:p>
    <w:p w:rsidR="00E16FB5" w:rsidRPr="00231A09" w:rsidRDefault="00E16FB5" w:rsidP="005B3237">
      <w:pPr>
        <w:spacing w:line="252" w:lineRule="auto"/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</w:p>
    <w:p w:rsidR="00E16FB5" w:rsidRPr="00231A09" w:rsidRDefault="00E16FB5" w:rsidP="005B3237">
      <w:pPr>
        <w:spacing w:line="252" w:lineRule="auto"/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E16FB5" w:rsidRPr="00231A09" w:rsidRDefault="00E16FB5" w:rsidP="005B3237">
      <w:pPr>
        <w:spacing w:line="252" w:lineRule="auto"/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E16FB5" w:rsidRPr="00231A09" w:rsidRDefault="00E16FB5" w:rsidP="005B3237">
      <w:pPr>
        <w:spacing w:line="252" w:lineRule="auto"/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</w:p>
    <w:p w:rsidR="00E16FB5" w:rsidRPr="00231A09" w:rsidRDefault="00E16FB5" w:rsidP="005B3237">
      <w:pPr>
        <w:spacing w:line="252" w:lineRule="auto"/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</w:p>
    <w:p w:rsidR="005B3237" w:rsidRPr="00231A09" w:rsidRDefault="005B3237" w:rsidP="005B3237">
      <w:pPr>
        <w:spacing w:line="252" w:lineRule="auto"/>
        <w:jc w:val="center"/>
        <w:rPr>
          <w:kern w:val="2"/>
          <w:sz w:val="28"/>
          <w:szCs w:val="28"/>
        </w:rPr>
      </w:pPr>
    </w:p>
    <w:p w:rsidR="00E16FB5" w:rsidRPr="00231A09" w:rsidRDefault="00003E5A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УСЛОВИЯ</w:t>
      </w:r>
    </w:p>
    <w:p w:rsidR="003F7902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межбюджетных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3F7902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трансфертов</w:t>
      </w:r>
      <w:r w:rsidR="003F7902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форме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3F7902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3F7902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</w:p>
    <w:p w:rsidR="00E16FB5" w:rsidRDefault="00E16FB5" w:rsidP="005B3237">
      <w:pPr>
        <w:spacing w:line="252" w:lineRule="auto"/>
        <w:jc w:val="center"/>
        <w:rPr>
          <w:kern w:val="2"/>
          <w:sz w:val="28"/>
          <w:szCs w:val="28"/>
        </w:rPr>
      </w:pPr>
    </w:p>
    <w:p w:rsidR="005B3237" w:rsidRPr="00231A09" w:rsidRDefault="005B3237" w:rsidP="005B3237">
      <w:pPr>
        <w:spacing w:line="252" w:lineRule="auto"/>
        <w:jc w:val="center"/>
        <w:rPr>
          <w:kern w:val="2"/>
          <w:sz w:val="28"/>
          <w:szCs w:val="28"/>
        </w:rPr>
      </w:pP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Участие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мероприятиях,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энергосбережение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заключается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Муниципальные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должны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представлять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взаимоувязанный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комплекс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достижение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целевых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показателей.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Муниципальные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могут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способствующие: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повышению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уровня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оснащенности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приборами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ресурсов;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повышение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информированности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сотрудников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учреждений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2.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Распределение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очередной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финансовый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плановый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период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  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восстановления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модернизации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(далее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материалы).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Условия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методика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расчета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материалов: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5.1.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Межбюджетные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(далее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субсидия)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расходуются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нормативными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самоуправления.</w:t>
      </w:r>
    </w:p>
    <w:p w:rsidR="00E16FB5" w:rsidRPr="00231A09" w:rsidRDefault="00E16FB5" w:rsidP="005B3237">
      <w:pPr>
        <w:pageBreakBefore/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5.2.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критериями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отбора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являются: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сокращение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оплату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ресурсов;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эффективность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вложения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определяется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исходя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стоимости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приобретаемого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планируемых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результатов.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5.3.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являются: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направляемые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значения»;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заявки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представительных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направляемых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3F7902">
        <w:rPr>
          <w:kern w:val="2"/>
          <w:sz w:val="28"/>
          <w:szCs w:val="28"/>
        </w:rPr>
        <w:t>    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значения»;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представительных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классификации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закрепленных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администраторами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ремонта,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находящи</w:t>
      </w:r>
      <w:r w:rsidR="00E90B61">
        <w:rPr>
          <w:kern w:val="2"/>
          <w:sz w:val="28"/>
          <w:szCs w:val="28"/>
        </w:rPr>
        <w:t>е</w:t>
      </w:r>
      <w:r w:rsidRPr="00231A09">
        <w:rPr>
          <w:kern w:val="2"/>
          <w:sz w:val="28"/>
          <w:szCs w:val="28"/>
        </w:rPr>
        <w:t>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если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статьей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Градостроительного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кодекса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проведение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экспертизы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обязательным);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сметной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восстановления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(ремонта)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субсидия;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подтверждение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(имущество),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отсутствие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обременений,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исков,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судебных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решений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обстоятельств,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могут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повлечь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прекращение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собственности;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документы,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подтверждающие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работ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после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замены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предварительный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расчет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тарифных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последствий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получения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необходимости);</w:t>
      </w:r>
    </w:p>
    <w:p w:rsidR="00E16FB5" w:rsidRPr="00231A09" w:rsidRDefault="00E16FB5" w:rsidP="005B3237">
      <w:pPr>
        <w:pageBreakBefore/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рекомендуемая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окупаемость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предлагаемых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счет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может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превышать: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лет</w:t>
      </w:r>
      <w:r w:rsidR="007E3B57" w:rsidRPr="00231A09">
        <w:rPr>
          <w:kern w:val="2"/>
          <w:sz w:val="28"/>
          <w:szCs w:val="28"/>
        </w:rPr>
        <w:t xml:space="preserve"> </w:t>
      </w:r>
      <w:r w:rsidR="006E1ADC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2019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(1</w:t>
      </w:r>
      <w:r w:rsidR="004C76C5">
        <w:rPr>
          <w:kern w:val="2"/>
          <w:sz w:val="28"/>
          <w:szCs w:val="28"/>
        </w:rPr>
        <w:t>-й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этап);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лет</w:t>
      </w:r>
      <w:r w:rsidR="007E3B57" w:rsidRPr="00231A09">
        <w:rPr>
          <w:kern w:val="2"/>
          <w:sz w:val="28"/>
          <w:szCs w:val="28"/>
        </w:rPr>
        <w:t xml:space="preserve"> </w:t>
      </w:r>
      <w:r w:rsidR="006E1ADC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(2</w:t>
      </w:r>
      <w:r w:rsidR="004C76C5">
        <w:rPr>
          <w:kern w:val="2"/>
          <w:sz w:val="28"/>
          <w:szCs w:val="28"/>
        </w:rPr>
        <w:t>-й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этап);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лет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(3</w:t>
      </w:r>
      <w:r w:rsidR="004C76C5">
        <w:rPr>
          <w:kern w:val="2"/>
          <w:sz w:val="28"/>
          <w:szCs w:val="28"/>
        </w:rPr>
        <w:t>-й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этап);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лет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2025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2030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(4</w:t>
      </w:r>
      <w:r w:rsidR="004C76C5">
        <w:rPr>
          <w:kern w:val="2"/>
          <w:sz w:val="28"/>
          <w:szCs w:val="28"/>
        </w:rPr>
        <w:t>-й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этап).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5.4.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приоритетном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(первоочередном)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подлежат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следующим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условиям: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энергосервисного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договора,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возможность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(или)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целью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сокращения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действия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договора;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концессионного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возможность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(или)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целью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сокращения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действия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договора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лизинга,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возможность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(или)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целью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сокращения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действия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договора;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договора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аренды,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возможность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(или)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целью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сокращения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действия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договора;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инвестиционного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является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долевое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бюджета;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имеющих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максимальную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степень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завершенности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(готовности)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будет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обеспечен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ввод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эксплуатацию.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поручений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Президента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руководителей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исполнительной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власти,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Губернатора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наказов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депутатов,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избранных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приоритетном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5.5.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вошедшим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первоочередной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определение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очередности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определяется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зависимости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окупаемости.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первую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очередь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наименьшим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окупаемости.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последующую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очередь</w:t>
      </w:r>
      <w:r w:rsidR="007E3B57" w:rsidRPr="00231A09">
        <w:rPr>
          <w:kern w:val="2"/>
          <w:sz w:val="28"/>
          <w:szCs w:val="28"/>
        </w:rPr>
        <w:t xml:space="preserve"> </w:t>
      </w:r>
      <w:r w:rsidR="004C76C5">
        <w:rPr>
          <w:kern w:val="2"/>
          <w:sz w:val="28"/>
          <w:szCs w:val="28"/>
        </w:rPr>
        <w:t xml:space="preserve">–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возрастания.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5.6.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Остаток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использованный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текущем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финансовом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году,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подлежит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возврату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5.7.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если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неиспользованный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остаток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перечислен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указанные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подлежат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взысканию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5.8.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нецелевого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(или)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нарушения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том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числе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невозврата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областной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связи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недостижением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критериев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невыполнением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графика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поставки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энергосберегающего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3F7902">
        <w:rPr>
          <w:kern w:val="2"/>
          <w:sz w:val="28"/>
          <w:szCs w:val="28"/>
        </w:rPr>
        <w:t>   </w:t>
      </w:r>
      <w:r w:rsidRPr="00231A09">
        <w:rPr>
          <w:kern w:val="2"/>
          <w:sz w:val="28"/>
          <w:szCs w:val="28"/>
        </w:rPr>
        <w:t>материалов,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применяются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принуждения,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законодательством.</w:t>
      </w:r>
    </w:p>
    <w:p w:rsidR="00E16FB5" w:rsidRPr="00231A09" w:rsidRDefault="00E16FB5" w:rsidP="005B3237">
      <w:pPr>
        <w:spacing w:line="252" w:lineRule="auto"/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br w:type="page"/>
      </w:r>
    </w:p>
    <w:p w:rsidR="00E16FB5" w:rsidRPr="00231A09" w:rsidRDefault="00E16FB5" w:rsidP="003F7902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10</w:t>
      </w:r>
    </w:p>
    <w:p w:rsidR="00E16FB5" w:rsidRPr="00231A09" w:rsidRDefault="00E16FB5" w:rsidP="003F7902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</w:t>
      </w:r>
    </w:p>
    <w:p w:rsidR="00E16FB5" w:rsidRPr="00231A09" w:rsidRDefault="00E16FB5" w:rsidP="003F7902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E16FB5" w:rsidRPr="00231A09" w:rsidRDefault="00E16FB5" w:rsidP="003F7902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</w:p>
    <w:p w:rsidR="003F7902" w:rsidRDefault="00E16FB5" w:rsidP="003F7902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промышленности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3F7902">
      <w:pPr>
        <w:ind w:left="5670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и</w:t>
      </w:r>
      <w:r w:rsidR="003F7902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</w:t>
      </w:r>
    </w:p>
    <w:p w:rsidR="00E16FB5" w:rsidRDefault="00E16FB5" w:rsidP="006D394A">
      <w:pPr>
        <w:jc w:val="center"/>
        <w:rPr>
          <w:kern w:val="2"/>
          <w:sz w:val="28"/>
          <w:szCs w:val="28"/>
        </w:rPr>
      </w:pPr>
    </w:p>
    <w:p w:rsidR="005B3237" w:rsidRPr="00231A09" w:rsidRDefault="005B3237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CD77C3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УСЛОВИЯ</w:t>
      </w:r>
    </w:p>
    <w:p w:rsidR="003F7902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межбюджетных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3F7902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трансфертов</w:t>
      </w:r>
      <w:r w:rsidR="003F7902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3F7902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форме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субсидий</w:t>
      </w:r>
      <w:r w:rsidR="003F7902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</w:p>
    <w:p w:rsidR="003F7902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восстановления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модернизации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электрических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сетей,</w:t>
      </w:r>
      <w:r w:rsidR="003F7902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</w:t>
      </w:r>
    </w:p>
    <w:p w:rsidR="00E16FB5" w:rsidRDefault="00E16FB5" w:rsidP="006D394A">
      <w:pPr>
        <w:jc w:val="center"/>
        <w:rPr>
          <w:kern w:val="2"/>
          <w:sz w:val="28"/>
          <w:szCs w:val="28"/>
        </w:rPr>
      </w:pPr>
    </w:p>
    <w:p w:rsidR="005B3237" w:rsidRPr="00231A09" w:rsidRDefault="005B3237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Участие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мероприятиях,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восстановление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модернизацию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сетей,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заключается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разработке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реализации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Муниципальные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должны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представлять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взаимоувязанный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комплекс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достижение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целевых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показателей.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Муниципальные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могут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способствующие: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развитию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повышению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безопасности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сокращению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потерь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ресурсов;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повышению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уровня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оснащенности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приборами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учета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ресурсов.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Сведения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показателях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(индикаторах)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представлены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приложении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2.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Распределение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приведено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3F6379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приложения</w:t>
      </w:r>
      <w:r w:rsidR="003F6379">
        <w:rPr>
          <w:kern w:val="2"/>
          <w:sz w:val="28"/>
          <w:szCs w:val="28"/>
        </w:rPr>
        <w:t> </w:t>
      </w:r>
      <w:r w:rsidR="00CD77C3">
        <w:rPr>
          <w:kern w:val="2"/>
          <w:sz w:val="28"/>
          <w:szCs w:val="28"/>
        </w:rPr>
        <w:t>№</w:t>
      </w:r>
      <w:r w:rsidR="003F6379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программе.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3.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восстановления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модернизации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электрических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сетей,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включая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сети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</w:t>
      </w:r>
      <w:r w:rsidR="00F57008" w:rsidRPr="00231A09">
        <w:rPr>
          <w:kern w:val="2"/>
          <w:sz w:val="28"/>
          <w:szCs w:val="28"/>
        </w:rPr>
        <w:t xml:space="preserve">далее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материалы).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Условия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методика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расчета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материалов:</w:t>
      </w:r>
    </w:p>
    <w:p w:rsidR="00E16FB5" w:rsidRPr="00231A09" w:rsidRDefault="00E16FB5" w:rsidP="005B3237">
      <w:pPr>
        <w:pageBreakBefore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4.1.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Межбюджетные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(далее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–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субсидия)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расходуются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нормативными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4.2.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Основными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критериями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отбора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являются: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отсутствие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низкое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качество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электроснабжения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уличного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освещения,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вызванное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неудовлетворительным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техническим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состоянием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эффективность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вложения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которая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определяется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исходя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стоимости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приобретаемого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планируемых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результатов.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4.3.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являются: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направляемые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3F7902">
        <w:rPr>
          <w:kern w:val="2"/>
          <w:sz w:val="28"/>
          <w:szCs w:val="28"/>
        </w:rPr>
        <w:t>    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значения»;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заявки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приобретение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представительных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направляемых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направлениям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постановлением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3F7902">
        <w:rPr>
          <w:kern w:val="2"/>
          <w:sz w:val="28"/>
          <w:szCs w:val="28"/>
        </w:rPr>
        <w:t>   </w:t>
      </w:r>
      <w:r w:rsidRPr="00231A09">
        <w:rPr>
          <w:kern w:val="2"/>
          <w:sz w:val="28"/>
          <w:szCs w:val="28"/>
        </w:rPr>
        <w:t>уровне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софинансирования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расходных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возникающих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выполнении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полномочий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самоуправления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вопросам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значения»;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представительных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образований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классификации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для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предоставления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закрепленных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главными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администраторами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бюджетов;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строительства,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реконструкции,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капитального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ремонта,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находящи</w:t>
      </w:r>
      <w:r w:rsidR="0090093A">
        <w:rPr>
          <w:kern w:val="2"/>
          <w:sz w:val="28"/>
          <w:szCs w:val="28"/>
        </w:rPr>
        <w:t>е</w:t>
      </w:r>
      <w:r w:rsidRPr="00231A09">
        <w:rPr>
          <w:kern w:val="2"/>
          <w:sz w:val="28"/>
          <w:szCs w:val="28"/>
        </w:rPr>
        <w:t>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если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="0090093A">
        <w:rPr>
          <w:kern w:val="2"/>
          <w:sz w:val="28"/>
          <w:szCs w:val="28"/>
        </w:rPr>
        <w:t xml:space="preserve">со </w:t>
      </w:r>
      <w:r w:rsidRPr="00231A09">
        <w:rPr>
          <w:kern w:val="2"/>
          <w:sz w:val="28"/>
          <w:szCs w:val="28"/>
        </w:rPr>
        <w:t>статьей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Градостроительного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кодекса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проведение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экспертизы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является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обязательным);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сметной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документации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восстановления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(ремонта)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подтверждение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(имущество),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отсутствие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обременений,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исков,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судебных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решений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обстоятельств,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могут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повлечь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прекращение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муниципальной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собственности.</w:t>
      </w:r>
    </w:p>
    <w:p w:rsidR="00E16FB5" w:rsidRPr="00231A09" w:rsidRDefault="00E16FB5" w:rsidP="005B3237">
      <w:pPr>
        <w:pageBreakBefore/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4.4.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приоритетном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(первоочередном)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подлежат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объекты,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соответствующие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следующим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условиям: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инвестиционного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соглашения,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является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софинансирование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мероприятий,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предусматривающих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долевое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финансирование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проектов,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имеющих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максимальную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степень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завершенности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(готовности)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выделении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которые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будет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обеспечен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ввод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объекта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эксплуатацию;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наличие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поручений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Президента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руководителей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федеральных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органов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исполнительной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власти,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Губернатора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наказов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депутатов,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избранных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4.5.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Остаток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использованный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текущем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финансовом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году,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подлежит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возврату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соответствии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4.6.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если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неиспользованный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остаток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перечислен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указанные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подлежат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взысканию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доход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порядке,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Российской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Федерации.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4.7.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случае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нецелевого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(или)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нарушения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условий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ее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предоставления,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том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числе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невозврата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администрацией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средств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установленные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сроки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связи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</w:t>
      </w:r>
      <w:r w:rsidR="007E3B57" w:rsidRPr="00231A09">
        <w:rPr>
          <w:kern w:val="2"/>
          <w:sz w:val="28"/>
          <w:szCs w:val="28"/>
        </w:rPr>
        <w:t xml:space="preserve"> </w:t>
      </w:r>
      <w:proofErr w:type="spellStart"/>
      <w:r w:rsidRPr="00231A09">
        <w:rPr>
          <w:kern w:val="2"/>
          <w:sz w:val="28"/>
          <w:szCs w:val="28"/>
        </w:rPr>
        <w:t>недостижением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критериев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эффективности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использования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субсидий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областного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бюджета,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также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невыполнением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графика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поставки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оборудования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материалов,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ней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применяются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меры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принуждения,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предусмотренные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бюджетным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законодательством.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875BA6">
      <w:pPr>
        <w:pageBreakBefore/>
        <w:ind w:left="623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Приложение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</w:t>
      </w:r>
    </w:p>
    <w:p w:rsidR="00E16FB5" w:rsidRPr="00231A09" w:rsidRDefault="00E16FB5" w:rsidP="00875BA6">
      <w:pPr>
        <w:ind w:left="623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к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постановлению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</w:p>
    <w:p w:rsidR="00E16FB5" w:rsidRPr="00231A09" w:rsidRDefault="00E16FB5" w:rsidP="00875BA6">
      <w:pPr>
        <w:ind w:left="6237"/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</w:p>
    <w:p w:rsidR="00875BA6" w:rsidRPr="000F3274" w:rsidRDefault="00875BA6" w:rsidP="00875BA6">
      <w:pPr>
        <w:ind w:left="6237"/>
        <w:jc w:val="center"/>
        <w:rPr>
          <w:sz w:val="28"/>
        </w:rPr>
      </w:pPr>
      <w:r w:rsidRPr="000F3274">
        <w:rPr>
          <w:sz w:val="28"/>
        </w:rPr>
        <w:t xml:space="preserve">от </w:t>
      </w:r>
      <w:r w:rsidR="008D4113">
        <w:rPr>
          <w:sz w:val="28"/>
        </w:rPr>
        <w:t>29.11.2018</w:t>
      </w:r>
      <w:r w:rsidRPr="000F3274">
        <w:rPr>
          <w:sz w:val="28"/>
        </w:rPr>
        <w:t xml:space="preserve"> № </w:t>
      </w:r>
      <w:r w:rsidR="008D4113">
        <w:rPr>
          <w:sz w:val="28"/>
        </w:rPr>
        <w:t>760</w:t>
      </w:r>
      <w:bookmarkStart w:id="0" w:name="_GoBack"/>
      <w:bookmarkEnd w:id="0"/>
    </w:p>
    <w:p w:rsidR="00E16FB5" w:rsidRDefault="00E16FB5" w:rsidP="006D394A">
      <w:pPr>
        <w:jc w:val="center"/>
        <w:rPr>
          <w:kern w:val="2"/>
          <w:sz w:val="28"/>
          <w:szCs w:val="28"/>
        </w:rPr>
      </w:pPr>
    </w:p>
    <w:p w:rsidR="005B3237" w:rsidRPr="00231A09" w:rsidRDefault="005B3237" w:rsidP="006D394A">
      <w:pPr>
        <w:jc w:val="center"/>
        <w:rPr>
          <w:kern w:val="2"/>
          <w:sz w:val="28"/>
          <w:szCs w:val="28"/>
        </w:rPr>
      </w:pPr>
    </w:p>
    <w:p w:rsidR="003F7902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ПЕРЕЧЕНЬ</w:t>
      </w:r>
      <w:r w:rsidR="007E3B57" w:rsidRPr="00231A09">
        <w:rPr>
          <w:kern w:val="2"/>
          <w:sz w:val="28"/>
          <w:szCs w:val="28"/>
        </w:rPr>
        <w:t xml:space="preserve"> 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правовых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актов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области,</w:t>
      </w:r>
    </w:p>
    <w:p w:rsidR="00E16FB5" w:rsidRPr="00231A09" w:rsidRDefault="00E16FB5" w:rsidP="006D394A">
      <w:pPr>
        <w:jc w:val="center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признанных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утратившими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силу</w:t>
      </w:r>
    </w:p>
    <w:p w:rsidR="00E16FB5" w:rsidRDefault="00E16FB5" w:rsidP="006D394A">
      <w:pPr>
        <w:jc w:val="center"/>
        <w:rPr>
          <w:kern w:val="2"/>
          <w:sz w:val="28"/>
          <w:szCs w:val="28"/>
        </w:rPr>
      </w:pPr>
    </w:p>
    <w:p w:rsidR="005B3237" w:rsidRPr="00231A09" w:rsidRDefault="005B3237" w:rsidP="006D394A">
      <w:pPr>
        <w:jc w:val="center"/>
        <w:rPr>
          <w:kern w:val="2"/>
          <w:sz w:val="28"/>
          <w:szCs w:val="28"/>
        </w:rPr>
      </w:pP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«Об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утверждении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государственной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программы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</w:t>
      </w:r>
      <w:proofErr w:type="spellStart"/>
      <w:r w:rsidRPr="00231A09">
        <w:rPr>
          <w:kern w:val="2"/>
          <w:sz w:val="28"/>
          <w:szCs w:val="28"/>
        </w:rPr>
        <w:t>Энергоэффективность</w:t>
      </w:r>
      <w:proofErr w:type="spellEnd"/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развитие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энергетики».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2.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21.02.2014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106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3.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30.10.2014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719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4.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25.12.2014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862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5.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11.06.2015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397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6.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09.12.2015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162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7.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10.03.2016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152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8.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20.07.2016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500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9.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24.11.2016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794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10.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27.01.2017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42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11.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03.08.2017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541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12.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06.10.2017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687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13.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28.12.2017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905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14.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04.04.2018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224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15.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27.06.2018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423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16.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31.08.2018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548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  <w:r w:rsidRPr="00231A09">
        <w:rPr>
          <w:kern w:val="2"/>
          <w:sz w:val="28"/>
          <w:szCs w:val="28"/>
        </w:rPr>
        <w:t>17.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14.11.2018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721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«О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внесении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изменения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в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постановление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Правительства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Ростовской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области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от</w:t>
      </w:r>
      <w:r w:rsidR="003F7902">
        <w:rPr>
          <w:kern w:val="2"/>
          <w:sz w:val="28"/>
          <w:szCs w:val="28"/>
        </w:rPr>
        <w:t> </w:t>
      </w:r>
      <w:r w:rsidRPr="00231A09">
        <w:rPr>
          <w:kern w:val="2"/>
          <w:sz w:val="28"/>
          <w:szCs w:val="28"/>
        </w:rPr>
        <w:t>25.09.2013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№</w:t>
      </w:r>
      <w:r w:rsidR="007E3B57" w:rsidRPr="00231A09">
        <w:rPr>
          <w:kern w:val="2"/>
          <w:sz w:val="28"/>
          <w:szCs w:val="28"/>
        </w:rPr>
        <w:t xml:space="preserve"> </w:t>
      </w:r>
      <w:r w:rsidRPr="00231A09">
        <w:rPr>
          <w:kern w:val="2"/>
          <w:sz w:val="28"/>
          <w:szCs w:val="28"/>
        </w:rPr>
        <w:t>598».</w:t>
      </w:r>
    </w:p>
    <w:p w:rsidR="00E16FB5" w:rsidRPr="00231A09" w:rsidRDefault="00E16FB5" w:rsidP="001A0FC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ind w:firstLine="709"/>
        <w:jc w:val="both"/>
        <w:rPr>
          <w:kern w:val="2"/>
          <w:sz w:val="28"/>
          <w:szCs w:val="28"/>
        </w:rPr>
      </w:pPr>
    </w:p>
    <w:p w:rsidR="00E16FB5" w:rsidRPr="00231A09" w:rsidRDefault="00E16FB5" w:rsidP="007E3B57">
      <w:pPr>
        <w:ind w:firstLine="709"/>
        <w:jc w:val="both"/>
        <w:rPr>
          <w:kern w:val="2"/>
          <w:sz w:val="28"/>
          <w:szCs w:val="28"/>
        </w:rPr>
      </w:pPr>
    </w:p>
    <w:p w:rsidR="00875BA6" w:rsidRDefault="00875BA6" w:rsidP="00875BA6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75BA6" w:rsidRDefault="00875BA6" w:rsidP="00875BA6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875BA6" w:rsidRDefault="00875BA6" w:rsidP="00875BA6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p w:rsidR="00E72873" w:rsidRDefault="00E72873" w:rsidP="00875BA6">
      <w:pPr>
        <w:rPr>
          <w:sz w:val="28"/>
        </w:rPr>
      </w:pPr>
    </w:p>
    <w:p w:rsidR="00D53DC1" w:rsidRDefault="00D53DC1" w:rsidP="00875BA6">
      <w:pPr>
        <w:rPr>
          <w:sz w:val="28"/>
        </w:rPr>
      </w:pPr>
    </w:p>
    <w:sectPr w:rsidR="00D53DC1" w:rsidSect="0063129A">
      <w:footerReference w:type="even" r:id="rId11"/>
      <w:footerReference w:type="default" r:id="rId12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F2" w:rsidRDefault="004260F2">
      <w:r>
        <w:separator/>
      </w:r>
    </w:p>
  </w:endnote>
  <w:endnote w:type="continuationSeparator" w:id="0">
    <w:p w:rsidR="004260F2" w:rsidRDefault="0042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0F2" w:rsidRDefault="004260F2" w:rsidP="00017AB3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D4113">
      <w:rPr>
        <w:rStyle w:val="ab"/>
        <w:noProof/>
      </w:rPr>
      <w:t>1</w:t>
    </w:r>
    <w:r>
      <w:rPr>
        <w:rStyle w:val="ab"/>
      </w:rPr>
      <w:fldChar w:fldCharType="end"/>
    </w:r>
  </w:p>
  <w:p w:rsidR="004260F2" w:rsidRPr="003779DB" w:rsidRDefault="004260F2" w:rsidP="00017AB3">
    <w:pPr>
      <w:pStyle w:val="a7"/>
      <w:rPr>
        <w:lang w:val="en-US"/>
      </w:rPr>
    </w:pPr>
    <w:r w:rsidRPr="00127DA1">
      <w:fldChar w:fldCharType="begin"/>
    </w:r>
    <w:r w:rsidRPr="003779DB">
      <w:rPr>
        <w:lang w:val="en-US"/>
      </w:rPr>
      <w:instrText xml:space="preserve"> FILENAME  \p  \* MERGEFORMAT </w:instrText>
    </w:r>
    <w:r w:rsidRPr="00127DA1">
      <w:fldChar w:fldCharType="separate"/>
    </w:r>
    <w:r w:rsidR="00275325">
      <w:rPr>
        <w:noProof/>
        <w:lang w:val="en-US"/>
      </w:rPr>
      <w:t>Y:\ORST\Ppo\ppo553.f18.docx</w:t>
    </w:r>
    <w:r w:rsidRPr="00127DA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0F2" w:rsidRDefault="004260F2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260F2" w:rsidRDefault="004260F2">
    <w:pPr>
      <w:pStyle w:val="a7"/>
      <w:ind w:right="360"/>
    </w:pPr>
  </w:p>
  <w:p w:rsidR="004260F2" w:rsidRDefault="004260F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0F2" w:rsidRDefault="004260F2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D4113">
      <w:rPr>
        <w:rStyle w:val="ab"/>
        <w:noProof/>
      </w:rPr>
      <w:t>47</w:t>
    </w:r>
    <w:r>
      <w:rPr>
        <w:rStyle w:val="ab"/>
      </w:rPr>
      <w:fldChar w:fldCharType="end"/>
    </w:r>
  </w:p>
  <w:p w:rsidR="004260F2" w:rsidRPr="003779DB" w:rsidRDefault="004260F2" w:rsidP="00017AB3">
    <w:pPr>
      <w:pStyle w:val="a7"/>
      <w:rPr>
        <w:lang w:val="en-US"/>
      </w:rPr>
    </w:pPr>
    <w:r w:rsidRPr="00127DA1">
      <w:fldChar w:fldCharType="begin"/>
    </w:r>
    <w:r w:rsidRPr="003779DB">
      <w:rPr>
        <w:lang w:val="en-US"/>
      </w:rPr>
      <w:instrText xml:space="preserve"> FILENAME  \p  \* MERGEFORMAT </w:instrText>
    </w:r>
    <w:r w:rsidRPr="00127DA1">
      <w:fldChar w:fldCharType="separate"/>
    </w:r>
    <w:r w:rsidR="00275325">
      <w:rPr>
        <w:noProof/>
        <w:lang w:val="en-US"/>
      </w:rPr>
      <w:t>Y:\ORST\Ppo\ppo553.f18.docx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F2" w:rsidRDefault="004260F2">
      <w:r>
        <w:separator/>
      </w:r>
    </w:p>
  </w:footnote>
  <w:footnote w:type="continuationSeparator" w:id="0">
    <w:p w:rsidR="004260F2" w:rsidRDefault="00426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48880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B5"/>
    <w:rsid w:val="000021E0"/>
    <w:rsid w:val="00003E5A"/>
    <w:rsid w:val="00017AB3"/>
    <w:rsid w:val="00017C0E"/>
    <w:rsid w:val="00020E2E"/>
    <w:rsid w:val="00050C68"/>
    <w:rsid w:val="0005372C"/>
    <w:rsid w:val="00054D8B"/>
    <w:rsid w:val="000559D5"/>
    <w:rsid w:val="000564B1"/>
    <w:rsid w:val="00060F3C"/>
    <w:rsid w:val="00061B9C"/>
    <w:rsid w:val="00077AE1"/>
    <w:rsid w:val="000808D6"/>
    <w:rsid w:val="000A726F"/>
    <w:rsid w:val="000B4002"/>
    <w:rsid w:val="000B4209"/>
    <w:rsid w:val="000B66C7"/>
    <w:rsid w:val="000C430D"/>
    <w:rsid w:val="000C4BFF"/>
    <w:rsid w:val="000C6A72"/>
    <w:rsid w:val="000D104A"/>
    <w:rsid w:val="000D73FA"/>
    <w:rsid w:val="000F2B40"/>
    <w:rsid w:val="000F5B6A"/>
    <w:rsid w:val="001006EB"/>
    <w:rsid w:val="00104E0D"/>
    <w:rsid w:val="0010504A"/>
    <w:rsid w:val="00116BFA"/>
    <w:rsid w:val="00125DE3"/>
    <w:rsid w:val="00143ADC"/>
    <w:rsid w:val="00153B21"/>
    <w:rsid w:val="00162A66"/>
    <w:rsid w:val="00183BCB"/>
    <w:rsid w:val="00186E73"/>
    <w:rsid w:val="00190A18"/>
    <w:rsid w:val="001A0FC7"/>
    <w:rsid w:val="001B2D1C"/>
    <w:rsid w:val="001B375F"/>
    <w:rsid w:val="001C1D98"/>
    <w:rsid w:val="001D1CD9"/>
    <w:rsid w:val="001D2690"/>
    <w:rsid w:val="001F4BE3"/>
    <w:rsid w:val="001F6D02"/>
    <w:rsid w:val="00207BDC"/>
    <w:rsid w:val="0023175D"/>
    <w:rsid w:val="00231A09"/>
    <w:rsid w:val="00236266"/>
    <w:rsid w:val="002422C0"/>
    <w:rsid w:val="002504E8"/>
    <w:rsid w:val="00254382"/>
    <w:rsid w:val="0027031E"/>
    <w:rsid w:val="00275325"/>
    <w:rsid w:val="0028681F"/>
    <w:rsid w:val="0028703B"/>
    <w:rsid w:val="00291F89"/>
    <w:rsid w:val="00294746"/>
    <w:rsid w:val="002A2062"/>
    <w:rsid w:val="002A31A1"/>
    <w:rsid w:val="002A31D3"/>
    <w:rsid w:val="002B6527"/>
    <w:rsid w:val="002C135C"/>
    <w:rsid w:val="002C2B8C"/>
    <w:rsid w:val="002C5E60"/>
    <w:rsid w:val="002E65D5"/>
    <w:rsid w:val="002F63E3"/>
    <w:rsid w:val="002F74D7"/>
    <w:rsid w:val="0030124B"/>
    <w:rsid w:val="00313D3A"/>
    <w:rsid w:val="003167D4"/>
    <w:rsid w:val="00341FC1"/>
    <w:rsid w:val="00366D65"/>
    <w:rsid w:val="0037040B"/>
    <w:rsid w:val="00371A44"/>
    <w:rsid w:val="00376C6E"/>
    <w:rsid w:val="003921D8"/>
    <w:rsid w:val="003B2193"/>
    <w:rsid w:val="003B79E8"/>
    <w:rsid w:val="003F6379"/>
    <w:rsid w:val="003F7902"/>
    <w:rsid w:val="00407B71"/>
    <w:rsid w:val="004128BB"/>
    <w:rsid w:val="00413C0C"/>
    <w:rsid w:val="00425061"/>
    <w:rsid w:val="004260F2"/>
    <w:rsid w:val="0043686A"/>
    <w:rsid w:val="00441069"/>
    <w:rsid w:val="00444636"/>
    <w:rsid w:val="00453869"/>
    <w:rsid w:val="00470BA8"/>
    <w:rsid w:val="004711EC"/>
    <w:rsid w:val="004719A5"/>
    <w:rsid w:val="00480BC7"/>
    <w:rsid w:val="004871AA"/>
    <w:rsid w:val="00491EFC"/>
    <w:rsid w:val="004B1CCE"/>
    <w:rsid w:val="004B6A5C"/>
    <w:rsid w:val="004C76C5"/>
    <w:rsid w:val="004D031F"/>
    <w:rsid w:val="004E3663"/>
    <w:rsid w:val="004E78FD"/>
    <w:rsid w:val="004F3892"/>
    <w:rsid w:val="004F7011"/>
    <w:rsid w:val="00501B84"/>
    <w:rsid w:val="00515D9C"/>
    <w:rsid w:val="00531FBD"/>
    <w:rsid w:val="0053366A"/>
    <w:rsid w:val="00542E7F"/>
    <w:rsid w:val="00551B15"/>
    <w:rsid w:val="00555D15"/>
    <w:rsid w:val="00563A8E"/>
    <w:rsid w:val="0057365E"/>
    <w:rsid w:val="00586909"/>
    <w:rsid w:val="00587BF6"/>
    <w:rsid w:val="005A0C14"/>
    <w:rsid w:val="005B3237"/>
    <w:rsid w:val="005B42DF"/>
    <w:rsid w:val="005C5FF3"/>
    <w:rsid w:val="005F6CB5"/>
    <w:rsid w:val="006105A9"/>
    <w:rsid w:val="00611679"/>
    <w:rsid w:val="00613D7D"/>
    <w:rsid w:val="0063129A"/>
    <w:rsid w:val="006564DB"/>
    <w:rsid w:val="00660EE3"/>
    <w:rsid w:val="00661B07"/>
    <w:rsid w:val="00676B57"/>
    <w:rsid w:val="00692706"/>
    <w:rsid w:val="006B2699"/>
    <w:rsid w:val="006B7A21"/>
    <w:rsid w:val="006C5E53"/>
    <w:rsid w:val="006C70AC"/>
    <w:rsid w:val="006D394A"/>
    <w:rsid w:val="006E1ADC"/>
    <w:rsid w:val="006E3B22"/>
    <w:rsid w:val="007120F8"/>
    <w:rsid w:val="007154E3"/>
    <w:rsid w:val="007219F0"/>
    <w:rsid w:val="007730B1"/>
    <w:rsid w:val="00782222"/>
    <w:rsid w:val="00790DCE"/>
    <w:rsid w:val="007936ED"/>
    <w:rsid w:val="007B6388"/>
    <w:rsid w:val="007C0A5F"/>
    <w:rsid w:val="007D09CC"/>
    <w:rsid w:val="007D2AB5"/>
    <w:rsid w:val="007E3B57"/>
    <w:rsid w:val="007E4D0A"/>
    <w:rsid w:val="00803F3C"/>
    <w:rsid w:val="00804CFE"/>
    <w:rsid w:val="00811C94"/>
    <w:rsid w:val="00811CF1"/>
    <w:rsid w:val="008438D7"/>
    <w:rsid w:val="00860E5A"/>
    <w:rsid w:val="00867AB6"/>
    <w:rsid w:val="00875BA6"/>
    <w:rsid w:val="008A26EE"/>
    <w:rsid w:val="008A6894"/>
    <w:rsid w:val="008B532C"/>
    <w:rsid w:val="008B601F"/>
    <w:rsid w:val="008B6AD3"/>
    <w:rsid w:val="008D4113"/>
    <w:rsid w:val="008F5974"/>
    <w:rsid w:val="0090093A"/>
    <w:rsid w:val="00910044"/>
    <w:rsid w:val="009122B1"/>
    <w:rsid w:val="009127DC"/>
    <w:rsid w:val="00913129"/>
    <w:rsid w:val="00917C70"/>
    <w:rsid w:val="009228DF"/>
    <w:rsid w:val="00924E84"/>
    <w:rsid w:val="00931944"/>
    <w:rsid w:val="00933BE5"/>
    <w:rsid w:val="0094220F"/>
    <w:rsid w:val="00947FCC"/>
    <w:rsid w:val="00984DB3"/>
    <w:rsid w:val="00985A10"/>
    <w:rsid w:val="0099180B"/>
    <w:rsid w:val="009D2ABF"/>
    <w:rsid w:val="00A05B6C"/>
    <w:rsid w:val="00A061D7"/>
    <w:rsid w:val="00A30E81"/>
    <w:rsid w:val="00A34804"/>
    <w:rsid w:val="00A34D43"/>
    <w:rsid w:val="00A67B50"/>
    <w:rsid w:val="00A74AF3"/>
    <w:rsid w:val="00A817B5"/>
    <w:rsid w:val="00A941CF"/>
    <w:rsid w:val="00AB1ACA"/>
    <w:rsid w:val="00AC3170"/>
    <w:rsid w:val="00AD5F43"/>
    <w:rsid w:val="00AE2601"/>
    <w:rsid w:val="00B00E1B"/>
    <w:rsid w:val="00B02C23"/>
    <w:rsid w:val="00B05B88"/>
    <w:rsid w:val="00B211FC"/>
    <w:rsid w:val="00B22F6A"/>
    <w:rsid w:val="00B25F42"/>
    <w:rsid w:val="00B25F96"/>
    <w:rsid w:val="00B27D48"/>
    <w:rsid w:val="00B31114"/>
    <w:rsid w:val="00B35935"/>
    <w:rsid w:val="00B37E63"/>
    <w:rsid w:val="00B444A2"/>
    <w:rsid w:val="00B50697"/>
    <w:rsid w:val="00B62CFB"/>
    <w:rsid w:val="00B72D61"/>
    <w:rsid w:val="00B80D5B"/>
    <w:rsid w:val="00B81A41"/>
    <w:rsid w:val="00B8231A"/>
    <w:rsid w:val="00B97DB5"/>
    <w:rsid w:val="00BB55C0"/>
    <w:rsid w:val="00BC0920"/>
    <w:rsid w:val="00BD361A"/>
    <w:rsid w:val="00BD6C91"/>
    <w:rsid w:val="00BE5C93"/>
    <w:rsid w:val="00BF39F0"/>
    <w:rsid w:val="00C05B16"/>
    <w:rsid w:val="00C11123"/>
    <w:rsid w:val="00C11FDF"/>
    <w:rsid w:val="00C572C4"/>
    <w:rsid w:val="00C731BB"/>
    <w:rsid w:val="00C93BD3"/>
    <w:rsid w:val="00C95DA9"/>
    <w:rsid w:val="00CA151C"/>
    <w:rsid w:val="00CB1900"/>
    <w:rsid w:val="00CB43C1"/>
    <w:rsid w:val="00CC49A5"/>
    <w:rsid w:val="00CC7513"/>
    <w:rsid w:val="00CD077D"/>
    <w:rsid w:val="00CD77C3"/>
    <w:rsid w:val="00CE5183"/>
    <w:rsid w:val="00D00358"/>
    <w:rsid w:val="00D13E83"/>
    <w:rsid w:val="00D14AC8"/>
    <w:rsid w:val="00D53DC1"/>
    <w:rsid w:val="00D56A68"/>
    <w:rsid w:val="00D64FFC"/>
    <w:rsid w:val="00D73323"/>
    <w:rsid w:val="00DA1E06"/>
    <w:rsid w:val="00DA7C1C"/>
    <w:rsid w:val="00DA7FB1"/>
    <w:rsid w:val="00DB4D6B"/>
    <w:rsid w:val="00DC2302"/>
    <w:rsid w:val="00DC42D2"/>
    <w:rsid w:val="00DD18C8"/>
    <w:rsid w:val="00DE50C1"/>
    <w:rsid w:val="00E02833"/>
    <w:rsid w:val="00E04378"/>
    <w:rsid w:val="00E138E0"/>
    <w:rsid w:val="00E16FB5"/>
    <w:rsid w:val="00E17232"/>
    <w:rsid w:val="00E20FAA"/>
    <w:rsid w:val="00E3132E"/>
    <w:rsid w:val="00E36EA0"/>
    <w:rsid w:val="00E61F30"/>
    <w:rsid w:val="00E657E1"/>
    <w:rsid w:val="00E67DF0"/>
    <w:rsid w:val="00E70103"/>
    <w:rsid w:val="00E7274C"/>
    <w:rsid w:val="00E72873"/>
    <w:rsid w:val="00E74E00"/>
    <w:rsid w:val="00E75C57"/>
    <w:rsid w:val="00E76A4E"/>
    <w:rsid w:val="00E86F85"/>
    <w:rsid w:val="00E90B61"/>
    <w:rsid w:val="00E9626F"/>
    <w:rsid w:val="00EC40AD"/>
    <w:rsid w:val="00ED1EA2"/>
    <w:rsid w:val="00ED696C"/>
    <w:rsid w:val="00ED72D3"/>
    <w:rsid w:val="00EE63A2"/>
    <w:rsid w:val="00EF29AB"/>
    <w:rsid w:val="00EF56AF"/>
    <w:rsid w:val="00F02C40"/>
    <w:rsid w:val="00F23F6E"/>
    <w:rsid w:val="00F2403F"/>
    <w:rsid w:val="00F24917"/>
    <w:rsid w:val="00F30D40"/>
    <w:rsid w:val="00F410DF"/>
    <w:rsid w:val="00F52339"/>
    <w:rsid w:val="00F54D1F"/>
    <w:rsid w:val="00F57008"/>
    <w:rsid w:val="00F63518"/>
    <w:rsid w:val="00F8225E"/>
    <w:rsid w:val="00F82E1E"/>
    <w:rsid w:val="00F84D6F"/>
    <w:rsid w:val="00F86418"/>
    <w:rsid w:val="00F9297B"/>
    <w:rsid w:val="00FA2EB0"/>
    <w:rsid w:val="00FA58E6"/>
    <w:rsid w:val="00FA6611"/>
    <w:rsid w:val="00FD350A"/>
    <w:rsid w:val="00FF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2" w:uiPriority="99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link w:val="21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0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basedOn w:val="a0"/>
    <w:link w:val="20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8"/>
    <w:uiPriority w:val="99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f7"/>
    <w:uiPriority w:val="99"/>
    <w:rsid w:val="006B7A21"/>
    <w:rPr>
      <w:iCs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6B7A21"/>
    <w:rPr>
      <w:rFonts w:ascii="Arial" w:hAnsi="Arial" w:cs="Arial"/>
    </w:rPr>
  </w:style>
  <w:style w:type="paragraph" w:styleId="23">
    <w:name w:val="Body Text 2"/>
    <w:basedOn w:val="a"/>
    <w:link w:val="22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5">
    <w:name w:val="Body Text Indent 2"/>
    <w:basedOn w:val="a"/>
    <w:link w:val="24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99"/>
    <w:locked/>
    <w:rsid w:val="006B7A21"/>
    <w:rPr>
      <w:sz w:val="28"/>
    </w:rPr>
  </w:style>
  <w:style w:type="paragraph" w:styleId="aff0">
    <w:name w:val="No Spacing"/>
    <w:basedOn w:val="a"/>
    <w:link w:val="aff"/>
    <w:uiPriority w:val="99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aliases w:val="ПАРАГРАФ Знак,Абзац списка для документ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aliases w:val="ПАРАГРАФ,Абзац списка для документа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6">
    <w:name w:val="Quote"/>
    <w:basedOn w:val="a"/>
    <w:next w:val="a"/>
    <w:link w:val="27"/>
    <w:uiPriority w:val="9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7">
    <w:name w:val="Цитата 2 Знак"/>
    <w:basedOn w:val="a0"/>
    <w:link w:val="26"/>
    <w:uiPriority w:val="9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99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99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8">
    <w:name w:val="Основной текст (2)_"/>
    <w:link w:val="29"/>
    <w:locked/>
    <w:rsid w:val="006B7A21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styleId="afff1">
    <w:name w:val="Hyperlink"/>
    <w:uiPriority w:val="99"/>
    <w:semiHidden/>
    <w:unhideWhenUsed/>
    <w:rsid w:val="00E16FB5"/>
    <w:rPr>
      <w:color w:val="auto"/>
      <w:u w:val="single"/>
    </w:rPr>
  </w:style>
  <w:style w:type="character" w:styleId="afff2">
    <w:name w:val="FollowedHyperlink"/>
    <w:uiPriority w:val="99"/>
    <w:semiHidden/>
    <w:unhideWhenUsed/>
    <w:rsid w:val="00E16FB5"/>
    <w:rPr>
      <w:color w:val="800080"/>
      <w:u w:val="single"/>
    </w:rPr>
  </w:style>
  <w:style w:type="character" w:customStyle="1" w:styleId="310">
    <w:name w:val="Заголовок 3 Знак1"/>
    <w:aliases w:val="Знак2 Знак Знак1"/>
    <w:basedOn w:val="a0"/>
    <w:uiPriority w:val="99"/>
    <w:semiHidden/>
    <w:rsid w:val="00E16FB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f3">
    <w:name w:val="Strong"/>
    <w:qFormat/>
    <w:rsid w:val="00E16FB5"/>
    <w:rPr>
      <w:b/>
      <w:bCs w:val="0"/>
    </w:rPr>
  </w:style>
  <w:style w:type="paragraph" w:styleId="afff4">
    <w:name w:val="Normal (Web)"/>
    <w:basedOn w:val="a"/>
    <w:uiPriority w:val="99"/>
    <w:semiHidden/>
    <w:unhideWhenUsed/>
    <w:rsid w:val="00E16FB5"/>
    <w:pPr>
      <w:spacing w:before="100" w:beforeAutospacing="1" w:after="100" w:afterAutospacing="1"/>
    </w:pPr>
    <w:rPr>
      <w:sz w:val="24"/>
      <w:szCs w:val="24"/>
    </w:rPr>
  </w:style>
  <w:style w:type="paragraph" w:styleId="14">
    <w:name w:val="toc 1"/>
    <w:basedOn w:val="a"/>
    <w:next w:val="a"/>
    <w:autoRedefine/>
    <w:uiPriority w:val="99"/>
    <w:semiHidden/>
    <w:unhideWhenUsed/>
    <w:rsid w:val="00E16FB5"/>
    <w:rPr>
      <w:sz w:val="24"/>
      <w:szCs w:val="24"/>
    </w:rPr>
  </w:style>
  <w:style w:type="paragraph" w:styleId="2a">
    <w:name w:val="toc 2"/>
    <w:basedOn w:val="a"/>
    <w:next w:val="a"/>
    <w:autoRedefine/>
    <w:uiPriority w:val="99"/>
    <w:semiHidden/>
    <w:unhideWhenUsed/>
    <w:rsid w:val="00E16FB5"/>
    <w:pPr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unhideWhenUsed/>
    <w:rsid w:val="00E16FB5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hAnsi="Calibri" w:cs="Calibri"/>
      <w:sz w:val="22"/>
      <w:szCs w:val="22"/>
      <w:lang w:eastAsia="en-US"/>
    </w:rPr>
  </w:style>
  <w:style w:type="paragraph" w:styleId="41">
    <w:name w:val="toc 4"/>
    <w:basedOn w:val="a"/>
    <w:next w:val="a"/>
    <w:autoRedefine/>
    <w:uiPriority w:val="99"/>
    <w:semiHidden/>
    <w:unhideWhenUsed/>
    <w:rsid w:val="00E16FB5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unhideWhenUsed/>
    <w:rsid w:val="00E16FB5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99"/>
    <w:semiHidden/>
    <w:unhideWhenUsed/>
    <w:rsid w:val="00E16FB5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99"/>
    <w:semiHidden/>
    <w:unhideWhenUsed/>
    <w:rsid w:val="00E16FB5"/>
    <w:pPr>
      <w:ind w:left="1440"/>
    </w:pPr>
    <w:rPr>
      <w:sz w:val="24"/>
      <w:szCs w:val="24"/>
    </w:rPr>
  </w:style>
  <w:style w:type="paragraph" w:styleId="82">
    <w:name w:val="toc 8"/>
    <w:basedOn w:val="a"/>
    <w:next w:val="a"/>
    <w:autoRedefine/>
    <w:uiPriority w:val="99"/>
    <w:semiHidden/>
    <w:unhideWhenUsed/>
    <w:rsid w:val="00E16FB5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99"/>
    <w:semiHidden/>
    <w:unhideWhenUsed/>
    <w:rsid w:val="00E16FB5"/>
    <w:pPr>
      <w:ind w:left="1920"/>
    </w:pPr>
    <w:rPr>
      <w:sz w:val="24"/>
      <w:szCs w:val="24"/>
    </w:rPr>
  </w:style>
  <w:style w:type="paragraph" w:styleId="afff5">
    <w:name w:val="caption"/>
    <w:basedOn w:val="a"/>
    <w:next w:val="a3"/>
    <w:uiPriority w:val="99"/>
    <w:semiHidden/>
    <w:unhideWhenUsed/>
    <w:qFormat/>
    <w:rsid w:val="00E16FB5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 w:eastAsia="en-US"/>
    </w:rPr>
  </w:style>
  <w:style w:type="paragraph" w:styleId="afff6">
    <w:name w:val="List"/>
    <w:basedOn w:val="a"/>
    <w:uiPriority w:val="99"/>
    <w:semiHidden/>
    <w:unhideWhenUsed/>
    <w:rsid w:val="00E16FB5"/>
    <w:pPr>
      <w:ind w:left="283" w:hanging="283"/>
    </w:pPr>
    <w:rPr>
      <w:rFonts w:eastAsia="Calibri"/>
      <w:sz w:val="24"/>
      <w:szCs w:val="24"/>
    </w:rPr>
  </w:style>
  <w:style w:type="paragraph" w:styleId="2">
    <w:name w:val="List Bullet 2"/>
    <w:basedOn w:val="a"/>
    <w:autoRedefine/>
    <w:uiPriority w:val="99"/>
    <w:semiHidden/>
    <w:unhideWhenUsed/>
    <w:rsid w:val="00E16FB5"/>
    <w:pPr>
      <w:numPr>
        <w:numId w:val="3"/>
      </w:numPr>
      <w:tabs>
        <w:tab w:val="clear" w:pos="643"/>
      </w:tabs>
      <w:snapToGrid w:val="0"/>
      <w:ind w:left="566" w:firstLine="285"/>
      <w:jc w:val="both"/>
    </w:pPr>
  </w:style>
  <w:style w:type="character" w:customStyle="1" w:styleId="15">
    <w:name w:val="Подзаголовок Знак1"/>
    <w:aliases w:val="Подзаголовок Знак Знак Знак2,Подзаголовок Знак Знак Знак Знак1,Подзаголовок Знак Знак Знак Знак Знак Знак Знак Знак1,Подзаголовок Знак Знак Знак Знак Знак Знак1"/>
    <w:basedOn w:val="a0"/>
    <w:uiPriority w:val="99"/>
    <w:rsid w:val="00E16F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7">
    <w:name w:val="Revision"/>
    <w:uiPriority w:val="99"/>
    <w:semiHidden/>
    <w:rsid w:val="00E16FB5"/>
  </w:style>
  <w:style w:type="paragraph" w:customStyle="1" w:styleId="afff8">
    <w:name w:val="Внимание"/>
    <w:basedOn w:val="a"/>
    <w:next w:val="a"/>
    <w:uiPriority w:val="99"/>
    <w:rsid w:val="00E16FB5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9">
    <w:name w:val="Внимание: криминал!!"/>
    <w:basedOn w:val="afff8"/>
    <w:next w:val="a"/>
    <w:uiPriority w:val="99"/>
    <w:rsid w:val="00E16FB5"/>
  </w:style>
  <w:style w:type="paragraph" w:customStyle="1" w:styleId="afffa">
    <w:name w:val="Внимание: недобросовестность!"/>
    <w:basedOn w:val="afff8"/>
    <w:next w:val="a"/>
    <w:uiPriority w:val="99"/>
    <w:rsid w:val="00E16FB5"/>
  </w:style>
  <w:style w:type="paragraph" w:customStyle="1" w:styleId="afffb">
    <w:name w:val="Основное меню (преемственное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fc">
    <w:name w:val="Заголовок"/>
    <w:basedOn w:val="afffb"/>
    <w:next w:val="a"/>
    <w:uiPriority w:val="99"/>
    <w:rsid w:val="00E16FB5"/>
    <w:pPr>
      <w:shd w:val="clear" w:color="auto" w:fill="E2E2E2"/>
    </w:pPr>
    <w:rPr>
      <w:rFonts w:ascii="Arial" w:hAnsi="Arial" w:cs="Times New Roman"/>
      <w:b/>
      <w:bCs/>
      <w:color w:val="0058A9"/>
    </w:rPr>
  </w:style>
  <w:style w:type="paragraph" w:customStyle="1" w:styleId="afffd">
    <w:name w:val="Заголовок группы контролов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ffe">
    <w:name w:val="Заголовок для информации об изменениях"/>
    <w:basedOn w:val="1"/>
    <w:next w:val="a"/>
    <w:uiPriority w:val="99"/>
    <w:rsid w:val="00E16FB5"/>
    <w:pPr>
      <w:keepNext w:val="0"/>
      <w:widowControl w:val="0"/>
      <w:shd w:val="clear" w:color="auto" w:fill="FFFFFF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f">
    <w:name w:val="Заголовок приложения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0">
    <w:name w:val="Заголовок распахивающейся части диалога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000080"/>
      <w:sz w:val="24"/>
      <w:szCs w:val="24"/>
    </w:rPr>
  </w:style>
  <w:style w:type="paragraph" w:customStyle="1" w:styleId="affff1">
    <w:name w:val="Заголовок статьи"/>
    <w:basedOn w:val="a"/>
    <w:next w:val="a"/>
    <w:uiPriority w:val="99"/>
    <w:rsid w:val="00E16FB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affff2">
    <w:name w:val="Заголовок ЭР (левое окно)"/>
    <w:basedOn w:val="a"/>
    <w:next w:val="a"/>
    <w:uiPriority w:val="99"/>
    <w:rsid w:val="00E16FB5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8"/>
      <w:szCs w:val="28"/>
    </w:rPr>
  </w:style>
  <w:style w:type="paragraph" w:customStyle="1" w:styleId="affff3">
    <w:name w:val="Заголовок ЭР (правое окно)"/>
    <w:basedOn w:val="affff2"/>
    <w:next w:val="a"/>
    <w:uiPriority w:val="99"/>
    <w:rsid w:val="00E16FB5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4">
    <w:name w:val="Интерактивный заголовок"/>
    <w:basedOn w:val="afffc"/>
    <w:next w:val="a"/>
    <w:uiPriority w:val="99"/>
    <w:rsid w:val="00E16FB5"/>
    <w:pPr>
      <w:shd w:val="clear" w:color="auto" w:fill="auto"/>
    </w:pPr>
    <w:rPr>
      <w:b w:val="0"/>
      <w:bCs w:val="0"/>
      <w:color w:val="auto"/>
      <w:u w:val="single"/>
    </w:rPr>
  </w:style>
  <w:style w:type="paragraph" w:customStyle="1" w:styleId="affff5">
    <w:name w:val="Текст информации об изменениях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color w:val="353842"/>
    </w:rPr>
  </w:style>
  <w:style w:type="paragraph" w:customStyle="1" w:styleId="affff6">
    <w:name w:val="Информация об изменениях"/>
    <w:basedOn w:val="affff5"/>
    <w:next w:val="a"/>
    <w:uiPriority w:val="99"/>
    <w:rsid w:val="00E16FB5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7">
    <w:name w:val="Текст (справка)"/>
    <w:basedOn w:val="a"/>
    <w:next w:val="a"/>
    <w:uiPriority w:val="99"/>
    <w:rsid w:val="00E16FB5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ff8">
    <w:name w:val="Комментарий"/>
    <w:basedOn w:val="affff7"/>
    <w:next w:val="a"/>
    <w:uiPriority w:val="99"/>
    <w:rsid w:val="00E16FB5"/>
    <w:pPr>
      <w:shd w:val="clear" w:color="auto" w:fill="F0F0F0"/>
      <w:spacing w:before="75"/>
      <w:ind w:left="0" w:right="0"/>
      <w:jc w:val="both"/>
    </w:pPr>
    <w:rPr>
      <w:color w:val="353842"/>
    </w:rPr>
  </w:style>
  <w:style w:type="paragraph" w:customStyle="1" w:styleId="affff9">
    <w:name w:val="Информация об изменениях документа"/>
    <w:basedOn w:val="affff8"/>
    <w:next w:val="a"/>
    <w:uiPriority w:val="99"/>
    <w:rsid w:val="00E16FB5"/>
    <w:pPr>
      <w:spacing w:before="0"/>
    </w:pPr>
    <w:rPr>
      <w:i/>
      <w:iCs/>
    </w:rPr>
  </w:style>
  <w:style w:type="paragraph" w:customStyle="1" w:styleId="affffa">
    <w:name w:val="Текст (лев. подпись)"/>
    <w:basedOn w:val="a"/>
    <w:next w:val="a"/>
    <w:uiPriority w:val="99"/>
    <w:rsid w:val="00E16FB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b">
    <w:name w:val="Колонтитул (левый)"/>
    <w:basedOn w:val="affffa"/>
    <w:next w:val="a"/>
    <w:uiPriority w:val="99"/>
    <w:rsid w:val="00E16FB5"/>
    <w:pPr>
      <w:jc w:val="both"/>
    </w:pPr>
    <w:rPr>
      <w:sz w:val="16"/>
      <w:szCs w:val="16"/>
    </w:rPr>
  </w:style>
  <w:style w:type="paragraph" w:customStyle="1" w:styleId="affffc">
    <w:name w:val="Текст (прав. подпись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d">
    <w:name w:val="Колонтитул (правый)"/>
    <w:basedOn w:val="affffc"/>
    <w:next w:val="a"/>
    <w:uiPriority w:val="99"/>
    <w:rsid w:val="00E16FB5"/>
    <w:pPr>
      <w:jc w:val="both"/>
    </w:pPr>
    <w:rPr>
      <w:sz w:val="16"/>
      <w:szCs w:val="16"/>
    </w:rPr>
  </w:style>
  <w:style w:type="paragraph" w:customStyle="1" w:styleId="affffe">
    <w:name w:val="Комментарий пользователя"/>
    <w:basedOn w:val="affff8"/>
    <w:next w:val="a"/>
    <w:uiPriority w:val="99"/>
    <w:rsid w:val="00E16FB5"/>
    <w:pPr>
      <w:shd w:val="clear" w:color="auto" w:fill="FFDFE0"/>
      <w:spacing w:before="0"/>
      <w:jc w:val="left"/>
    </w:pPr>
  </w:style>
  <w:style w:type="paragraph" w:customStyle="1" w:styleId="afffff">
    <w:name w:val="Куда обратиться?"/>
    <w:basedOn w:val="afff8"/>
    <w:next w:val="a"/>
    <w:uiPriority w:val="99"/>
    <w:rsid w:val="00E16FB5"/>
  </w:style>
  <w:style w:type="paragraph" w:customStyle="1" w:styleId="afffff0">
    <w:name w:val="Моноширинный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1">
    <w:name w:val="Необходимые документы"/>
    <w:basedOn w:val="afff8"/>
    <w:next w:val="a"/>
    <w:uiPriority w:val="99"/>
    <w:rsid w:val="00E16FB5"/>
  </w:style>
  <w:style w:type="paragraph" w:customStyle="1" w:styleId="afffff2">
    <w:name w:val="Нормальный (таблица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3">
    <w:name w:val="Объект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f4">
    <w:name w:val="Таблицы (моноширинный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5">
    <w:name w:val="Оглавление"/>
    <w:basedOn w:val="afffff4"/>
    <w:next w:val="a"/>
    <w:uiPriority w:val="99"/>
    <w:rsid w:val="00E16FB5"/>
  </w:style>
  <w:style w:type="paragraph" w:customStyle="1" w:styleId="afffff6">
    <w:name w:val="Переменная часть"/>
    <w:basedOn w:val="afffb"/>
    <w:next w:val="a"/>
    <w:uiPriority w:val="99"/>
    <w:rsid w:val="00E16FB5"/>
    <w:rPr>
      <w:rFonts w:ascii="Arial" w:hAnsi="Arial" w:cs="Times New Roman"/>
      <w:sz w:val="20"/>
      <w:szCs w:val="20"/>
    </w:rPr>
  </w:style>
  <w:style w:type="paragraph" w:customStyle="1" w:styleId="afffff7">
    <w:name w:val="Подвал для информации об изменениях"/>
    <w:basedOn w:val="1"/>
    <w:next w:val="a"/>
    <w:uiPriority w:val="99"/>
    <w:rsid w:val="00E16FB5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ff8">
    <w:name w:val="Подзаголовок для информации об изменениях"/>
    <w:basedOn w:val="affff5"/>
    <w:next w:val="a"/>
    <w:uiPriority w:val="99"/>
    <w:rsid w:val="00E16FB5"/>
    <w:rPr>
      <w:b/>
      <w:bCs/>
      <w:sz w:val="24"/>
      <w:szCs w:val="24"/>
    </w:rPr>
  </w:style>
  <w:style w:type="paragraph" w:customStyle="1" w:styleId="afffff9">
    <w:name w:val="Подчёркнуный текст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a">
    <w:name w:val="Постоянная часть"/>
    <w:basedOn w:val="afffb"/>
    <w:next w:val="a"/>
    <w:uiPriority w:val="99"/>
    <w:rsid w:val="00E16FB5"/>
    <w:rPr>
      <w:rFonts w:ascii="Arial" w:hAnsi="Arial" w:cs="Times New Roman"/>
      <w:sz w:val="22"/>
      <w:szCs w:val="22"/>
    </w:rPr>
  </w:style>
  <w:style w:type="paragraph" w:customStyle="1" w:styleId="afffffb">
    <w:name w:val="Прижатый влево"/>
    <w:basedOn w:val="a"/>
    <w:next w:val="a"/>
    <w:uiPriority w:val="99"/>
    <w:rsid w:val="00E16FB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fc">
    <w:name w:val="Пример."/>
    <w:basedOn w:val="afff8"/>
    <w:next w:val="a"/>
    <w:uiPriority w:val="99"/>
    <w:rsid w:val="00E16FB5"/>
  </w:style>
  <w:style w:type="paragraph" w:customStyle="1" w:styleId="afffffd">
    <w:name w:val="Примечание."/>
    <w:basedOn w:val="afff8"/>
    <w:next w:val="a"/>
    <w:uiPriority w:val="99"/>
    <w:rsid w:val="00E16FB5"/>
  </w:style>
  <w:style w:type="paragraph" w:customStyle="1" w:styleId="afffffe">
    <w:name w:val="Словарная статья"/>
    <w:basedOn w:val="a"/>
    <w:next w:val="a"/>
    <w:uiPriority w:val="99"/>
    <w:rsid w:val="00E16FB5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paragraph" w:customStyle="1" w:styleId="affffff">
    <w:name w:val="Ссылка на официальную публикацию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f0">
    <w:name w:val="Текст в таблице"/>
    <w:basedOn w:val="afffff2"/>
    <w:next w:val="a"/>
    <w:uiPriority w:val="99"/>
    <w:rsid w:val="00E16FB5"/>
    <w:pPr>
      <w:ind w:firstLine="500"/>
    </w:pPr>
  </w:style>
  <w:style w:type="paragraph" w:customStyle="1" w:styleId="affffff1">
    <w:name w:val="Текст ЭР (см. также)"/>
    <w:basedOn w:val="a"/>
    <w:next w:val="a"/>
    <w:uiPriority w:val="99"/>
    <w:rsid w:val="00E16FB5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2"/>
      <w:szCs w:val="22"/>
    </w:rPr>
  </w:style>
  <w:style w:type="paragraph" w:customStyle="1" w:styleId="affffff2">
    <w:name w:val="Технический комментарий"/>
    <w:basedOn w:val="a"/>
    <w:next w:val="a"/>
    <w:uiPriority w:val="99"/>
    <w:rsid w:val="00E16FB5"/>
    <w:pPr>
      <w:widowControl w:val="0"/>
      <w:shd w:val="clear" w:color="auto" w:fill="FFFFA6"/>
      <w:autoSpaceDE w:val="0"/>
      <w:autoSpaceDN w:val="0"/>
      <w:adjustRightInd w:val="0"/>
    </w:pPr>
    <w:rPr>
      <w:rFonts w:ascii="Arial" w:hAnsi="Arial"/>
      <w:color w:val="463F31"/>
      <w:sz w:val="24"/>
      <w:szCs w:val="24"/>
    </w:rPr>
  </w:style>
  <w:style w:type="paragraph" w:customStyle="1" w:styleId="affffff3">
    <w:name w:val="Формула"/>
    <w:basedOn w:val="a"/>
    <w:next w:val="a"/>
    <w:uiPriority w:val="99"/>
    <w:rsid w:val="00E16FB5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fff4">
    <w:name w:val="Центрированный (таблица)"/>
    <w:basedOn w:val="afffff2"/>
    <w:next w:val="a"/>
    <w:uiPriority w:val="99"/>
    <w:rsid w:val="00E16FB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16FB5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6"/>
      <w:szCs w:val="26"/>
    </w:rPr>
  </w:style>
  <w:style w:type="paragraph" w:customStyle="1" w:styleId="-31">
    <w:name w:val="Светлая сетка - Акцент 31"/>
    <w:basedOn w:val="a"/>
    <w:uiPriority w:val="99"/>
    <w:rsid w:val="00E16FB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2">
    <w:name w:val="Подпись к картинке (5)"/>
    <w:link w:val="510"/>
    <w:locked/>
    <w:rsid w:val="00E16FB5"/>
    <w:rPr>
      <w:b/>
      <w:sz w:val="12"/>
      <w:shd w:val="clear" w:color="auto" w:fill="FFFFFF"/>
    </w:rPr>
  </w:style>
  <w:style w:type="paragraph" w:customStyle="1" w:styleId="510">
    <w:name w:val="Подпись к картинке (5)1"/>
    <w:basedOn w:val="a"/>
    <w:link w:val="52"/>
    <w:rsid w:val="00E16FB5"/>
    <w:pPr>
      <w:shd w:val="clear" w:color="auto" w:fill="FFFFFF"/>
      <w:spacing w:line="322" w:lineRule="exact"/>
      <w:jc w:val="both"/>
    </w:pPr>
    <w:rPr>
      <w:b/>
      <w:sz w:val="12"/>
    </w:rPr>
  </w:style>
  <w:style w:type="paragraph" w:customStyle="1" w:styleId="ConsPlusCell">
    <w:name w:val="ConsPlusCell"/>
    <w:uiPriority w:val="99"/>
    <w:rsid w:val="00E16FB5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53">
    <w:name w:val="Сноска (5)"/>
    <w:link w:val="511"/>
    <w:locked/>
    <w:rsid w:val="00E16FB5"/>
    <w:rPr>
      <w:sz w:val="18"/>
      <w:szCs w:val="18"/>
      <w:shd w:val="clear" w:color="auto" w:fill="FFFFFF"/>
    </w:rPr>
  </w:style>
  <w:style w:type="paragraph" w:customStyle="1" w:styleId="511">
    <w:name w:val="Сноска (5)1"/>
    <w:basedOn w:val="a"/>
    <w:link w:val="53"/>
    <w:rsid w:val="00E16FB5"/>
    <w:pPr>
      <w:shd w:val="clear" w:color="auto" w:fill="FFFFFF"/>
      <w:spacing w:before="180" w:after="60" w:line="293" w:lineRule="exact"/>
      <w:jc w:val="both"/>
    </w:pPr>
    <w:rPr>
      <w:sz w:val="18"/>
      <w:szCs w:val="18"/>
    </w:rPr>
  </w:style>
  <w:style w:type="character" w:customStyle="1" w:styleId="240">
    <w:name w:val="Основной текст (24)"/>
    <w:link w:val="24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0"/>
    <w:rsid w:val="00E16FB5"/>
    <w:pPr>
      <w:shd w:val="clear" w:color="auto" w:fill="FFFFFF"/>
      <w:spacing w:after="300" w:line="240" w:lineRule="atLeast"/>
    </w:pPr>
    <w:rPr>
      <w:b/>
      <w:bCs/>
      <w:sz w:val="16"/>
      <w:szCs w:val="16"/>
    </w:rPr>
  </w:style>
  <w:style w:type="character" w:customStyle="1" w:styleId="211">
    <w:name w:val="Основной текст (21)"/>
    <w:link w:val="2110"/>
    <w:locked/>
    <w:rsid w:val="00E16FB5"/>
    <w:rPr>
      <w:b/>
      <w:bCs/>
      <w:w w:val="120"/>
      <w:sz w:val="10"/>
      <w:szCs w:val="10"/>
      <w:shd w:val="clear" w:color="auto" w:fill="FFFFFF"/>
    </w:rPr>
  </w:style>
  <w:style w:type="paragraph" w:customStyle="1" w:styleId="2110">
    <w:name w:val="Основной текст (21)1"/>
    <w:basedOn w:val="a"/>
    <w:link w:val="211"/>
    <w:rsid w:val="00E16FB5"/>
    <w:pPr>
      <w:shd w:val="clear" w:color="auto" w:fill="FFFFFF"/>
      <w:spacing w:line="182" w:lineRule="exact"/>
    </w:pPr>
    <w:rPr>
      <w:b/>
      <w:bCs/>
      <w:w w:val="120"/>
      <w:sz w:val="10"/>
      <w:szCs w:val="10"/>
    </w:rPr>
  </w:style>
  <w:style w:type="character" w:customStyle="1" w:styleId="200">
    <w:name w:val="Основной текст (20)"/>
    <w:link w:val="201"/>
    <w:locked/>
    <w:rsid w:val="00E16FB5"/>
    <w:rPr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E16FB5"/>
    <w:pPr>
      <w:shd w:val="clear" w:color="auto" w:fill="FFFFFF"/>
      <w:spacing w:after="60" w:line="293" w:lineRule="exact"/>
      <w:ind w:hanging="360"/>
      <w:jc w:val="both"/>
    </w:pPr>
    <w:rPr>
      <w:sz w:val="18"/>
      <w:szCs w:val="18"/>
    </w:rPr>
  </w:style>
  <w:style w:type="paragraph" w:customStyle="1" w:styleId="xl85">
    <w:name w:val="xl8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E16FB5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uiPriority w:val="99"/>
    <w:rsid w:val="00E16FB5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ffffff5">
    <w:name w:val="Знак Знак Знак Знак Знак Знак Знак Знак Знак Знак"/>
    <w:basedOn w:val="a"/>
    <w:uiPriority w:val="99"/>
    <w:rsid w:val="00E16FB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E16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2">
    <w:name w:val="Основной текст 21"/>
    <w:basedOn w:val="a"/>
    <w:uiPriority w:val="99"/>
    <w:rsid w:val="00E16FB5"/>
    <w:pPr>
      <w:suppressAutoHyphens/>
      <w:jc w:val="both"/>
    </w:pPr>
    <w:rPr>
      <w:sz w:val="28"/>
      <w:szCs w:val="28"/>
      <w:lang w:eastAsia="ar-SA"/>
    </w:rPr>
  </w:style>
  <w:style w:type="paragraph" w:customStyle="1" w:styleId="rvps698610">
    <w:name w:val="rvps698610"/>
    <w:basedOn w:val="a"/>
    <w:uiPriority w:val="99"/>
    <w:rsid w:val="00E16FB5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6">
    <w:name w:val="Абзац списка1"/>
    <w:basedOn w:val="a"/>
    <w:uiPriority w:val="99"/>
    <w:rsid w:val="00E16FB5"/>
    <w:pPr>
      <w:ind w:left="720"/>
    </w:pPr>
    <w:rPr>
      <w:sz w:val="24"/>
      <w:szCs w:val="24"/>
    </w:rPr>
  </w:style>
  <w:style w:type="paragraph" w:customStyle="1" w:styleId="110">
    <w:name w:val="Знак Знак11 Знак Знак Знак Знак"/>
    <w:basedOn w:val="a"/>
    <w:uiPriority w:val="99"/>
    <w:rsid w:val="00E16FB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6">
    <w:name w:val="Знак"/>
    <w:basedOn w:val="a"/>
    <w:uiPriority w:val="99"/>
    <w:rsid w:val="00E16FB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font5">
    <w:name w:val="font5"/>
    <w:basedOn w:val="a"/>
    <w:uiPriority w:val="99"/>
    <w:rsid w:val="00E16FB5"/>
    <w:pPr>
      <w:spacing w:before="100" w:beforeAutospacing="1" w:after="100" w:afterAutospacing="1"/>
    </w:pPr>
  </w:style>
  <w:style w:type="paragraph" w:customStyle="1" w:styleId="font6">
    <w:name w:val="font6"/>
    <w:basedOn w:val="a"/>
    <w:uiPriority w:val="99"/>
    <w:rsid w:val="00E16FB5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uiPriority w:val="99"/>
    <w:rsid w:val="00E16FB5"/>
    <w:pPr>
      <w:spacing w:before="100" w:beforeAutospacing="1" w:after="100" w:afterAutospacing="1"/>
    </w:pPr>
    <w:rPr>
      <w:rFonts w:ascii="Symbol" w:hAnsi="Symbol" w:cs="Symbol"/>
    </w:rPr>
  </w:style>
  <w:style w:type="paragraph" w:customStyle="1" w:styleId="xl63">
    <w:name w:val="xl6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64">
    <w:name w:val="xl64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E16F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1">
    <w:name w:val="xl8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6">
    <w:name w:val="xl8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8">
    <w:name w:val="xl88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9">
    <w:name w:val="xl89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97">
    <w:name w:val="xl9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8">
    <w:name w:val="xl98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9">
    <w:name w:val="xl99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-32">
    <w:name w:val="Светлая сетка - Акцент 32"/>
    <w:basedOn w:val="a"/>
    <w:uiPriority w:val="99"/>
    <w:rsid w:val="00E16FB5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E16FB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-21">
    <w:name w:val="Средняя сетка 1 - Акцент 21"/>
    <w:basedOn w:val="a"/>
    <w:uiPriority w:val="99"/>
    <w:rsid w:val="00E16FB5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17">
    <w:name w:val="Знак1"/>
    <w:basedOn w:val="a"/>
    <w:uiPriority w:val="99"/>
    <w:rsid w:val="00E16FB5"/>
    <w:rPr>
      <w:rFonts w:ascii="Verdana" w:eastAsia="Calibri" w:hAnsi="Verdana" w:cs="Verdana"/>
      <w:lang w:val="en-US" w:eastAsia="en-US"/>
    </w:rPr>
  </w:style>
  <w:style w:type="paragraph" w:customStyle="1" w:styleId="18">
    <w:name w:val="Стиль1"/>
    <w:basedOn w:val="a"/>
    <w:uiPriority w:val="99"/>
    <w:rsid w:val="00E16FB5"/>
    <w:pPr>
      <w:jc w:val="both"/>
    </w:pPr>
    <w:rPr>
      <w:sz w:val="22"/>
      <w:szCs w:val="22"/>
      <w:lang w:val="en-AU" w:eastAsia="en-US"/>
    </w:rPr>
  </w:style>
  <w:style w:type="paragraph" w:customStyle="1" w:styleId="2b">
    <w:name w:val="Стиль2"/>
    <w:basedOn w:val="18"/>
    <w:uiPriority w:val="99"/>
    <w:rsid w:val="00E16FB5"/>
    <w:pPr>
      <w:jc w:val="right"/>
    </w:pPr>
    <w:rPr>
      <w:sz w:val="26"/>
      <w:szCs w:val="26"/>
    </w:rPr>
  </w:style>
  <w:style w:type="character" w:customStyle="1" w:styleId="111">
    <w:name w:val="Основной текст (11)"/>
    <w:link w:val="1110"/>
    <w:locked/>
    <w:rsid w:val="00E16FB5"/>
    <w:rPr>
      <w:sz w:val="18"/>
      <w:szCs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rsid w:val="00E16FB5"/>
    <w:pPr>
      <w:shd w:val="clear" w:color="auto" w:fill="FFFFFF"/>
      <w:spacing w:before="480" w:after="2400" w:line="413" w:lineRule="exact"/>
    </w:pPr>
    <w:rPr>
      <w:sz w:val="18"/>
      <w:szCs w:val="18"/>
    </w:rPr>
  </w:style>
  <w:style w:type="character" w:customStyle="1" w:styleId="19">
    <w:name w:val="Основной текст (19)"/>
    <w:link w:val="191"/>
    <w:locked/>
    <w:rsid w:val="00E16FB5"/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E16FB5"/>
    <w:pPr>
      <w:shd w:val="clear" w:color="auto" w:fill="FFFFFF"/>
      <w:spacing w:before="240" w:after="60" w:line="298" w:lineRule="exact"/>
      <w:ind w:hanging="360"/>
    </w:pPr>
    <w:rPr>
      <w:sz w:val="18"/>
      <w:szCs w:val="18"/>
    </w:rPr>
  </w:style>
  <w:style w:type="character" w:customStyle="1" w:styleId="62">
    <w:name w:val="Подпись к картинке (6)"/>
    <w:link w:val="610"/>
    <w:locked/>
    <w:rsid w:val="00E16FB5"/>
    <w:rPr>
      <w:b/>
      <w:bCs/>
      <w:sz w:val="12"/>
      <w:szCs w:val="12"/>
      <w:shd w:val="clear" w:color="auto" w:fill="FFFFFF"/>
    </w:rPr>
  </w:style>
  <w:style w:type="paragraph" w:customStyle="1" w:styleId="610">
    <w:name w:val="Подпись к картинке (6)1"/>
    <w:basedOn w:val="a"/>
    <w:link w:val="62"/>
    <w:rsid w:val="00E16FB5"/>
    <w:pPr>
      <w:shd w:val="clear" w:color="auto" w:fill="FFFFFF"/>
      <w:spacing w:line="240" w:lineRule="atLeast"/>
    </w:pPr>
    <w:rPr>
      <w:b/>
      <w:bCs/>
      <w:sz w:val="12"/>
      <w:szCs w:val="12"/>
    </w:rPr>
  </w:style>
  <w:style w:type="character" w:customStyle="1" w:styleId="affffff7">
    <w:name w:val="Колонтитул"/>
    <w:link w:val="1a"/>
    <w:locked/>
    <w:rsid w:val="00E16FB5"/>
    <w:rPr>
      <w:shd w:val="clear" w:color="auto" w:fill="FFFFFF"/>
    </w:rPr>
  </w:style>
  <w:style w:type="paragraph" w:customStyle="1" w:styleId="1a">
    <w:name w:val="Колонтитул1"/>
    <w:basedOn w:val="a"/>
    <w:link w:val="affffff7"/>
    <w:rsid w:val="00E16FB5"/>
    <w:pPr>
      <w:shd w:val="clear" w:color="auto" w:fill="FFFFFF"/>
    </w:pPr>
  </w:style>
  <w:style w:type="character" w:customStyle="1" w:styleId="42">
    <w:name w:val="Подпись к картинке (4)"/>
    <w:link w:val="410"/>
    <w:locked/>
    <w:rsid w:val="00E16FB5"/>
    <w:rPr>
      <w:sz w:val="18"/>
      <w:szCs w:val="18"/>
      <w:shd w:val="clear" w:color="auto" w:fill="FFFFFF"/>
    </w:rPr>
  </w:style>
  <w:style w:type="paragraph" w:customStyle="1" w:styleId="410">
    <w:name w:val="Подпись к картинке (4)1"/>
    <w:basedOn w:val="a"/>
    <w:link w:val="42"/>
    <w:rsid w:val="00E16FB5"/>
    <w:pPr>
      <w:shd w:val="clear" w:color="auto" w:fill="FFFFFF"/>
      <w:spacing w:line="240" w:lineRule="atLeast"/>
    </w:pPr>
    <w:rPr>
      <w:sz w:val="18"/>
      <w:szCs w:val="18"/>
    </w:rPr>
  </w:style>
  <w:style w:type="character" w:customStyle="1" w:styleId="43">
    <w:name w:val="Заголовок №4"/>
    <w:link w:val="411"/>
    <w:locked/>
    <w:rsid w:val="00E16FB5"/>
    <w:rPr>
      <w:b/>
      <w:bCs/>
      <w:sz w:val="26"/>
      <w:szCs w:val="26"/>
      <w:shd w:val="clear" w:color="auto" w:fill="FFFFFF"/>
    </w:rPr>
  </w:style>
  <w:style w:type="paragraph" w:customStyle="1" w:styleId="411">
    <w:name w:val="Заголовок №41"/>
    <w:basedOn w:val="a"/>
    <w:link w:val="43"/>
    <w:rsid w:val="00E16FB5"/>
    <w:pPr>
      <w:shd w:val="clear" w:color="auto" w:fill="FFFFFF"/>
      <w:spacing w:before="300" w:after="180" w:line="240" w:lineRule="atLeast"/>
      <w:outlineLvl w:val="3"/>
    </w:pPr>
    <w:rPr>
      <w:b/>
      <w:bCs/>
      <w:sz w:val="26"/>
      <w:szCs w:val="26"/>
    </w:rPr>
  </w:style>
  <w:style w:type="character" w:customStyle="1" w:styleId="54">
    <w:name w:val="Заголовок №5"/>
    <w:link w:val="512"/>
    <w:locked/>
    <w:rsid w:val="00E16FB5"/>
    <w:rPr>
      <w:sz w:val="22"/>
      <w:szCs w:val="22"/>
      <w:shd w:val="clear" w:color="auto" w:fill="FFFFFF"/>
    </w:rPr>
  </w:style>
  <w:style w:type="paragraph" w:customStyle="1" w:styleId="512">
    <w:name w:val="Заголовок №51"/>
    <w:basedOn w:val="a"/>
    <w:link w:val="54"/>
    <w:rsid w:val="00E16FB5"/>
    <w:pPr>
      <w:shd w:val="clear" w:color="auto" w:fill="FFFFFF"/>
      <w:spacing w:before="240" w:after="240" w:line="240" w:lineRule="atLeast"/>
      <w:outlineLvl w:val="4"/>
    </w:pPr>
    <w:rPr>
      <w:sz w:val="22"/>
      <w:szCs w:val="22"/>
    </w:rPr>
  </w:style>
  <w:style w:type="character" w:customStyle="1" w:styleId="38">
    <w:name w:val="Основной текст (38)"/>
    <w:link w:val="381"/>
    <w:locked/>
    <w:rsid w:val="00E16FB5"/>
    <w:rPr>
      <w:b/>
      <w:bCs/>
      <w:sz w:val="18"/>
      <w:szCs w:val="18"/>
      <w:shd w:val="clear" w:color="auto" w:fill="FFFFFF"/>
    </w:rPr>
  </w:style>
  <w:style w:type="paragraph" w:customStyle="1" w:styleId="381">
    <w:name w:val="Основной текст (38)1"/>
    <w:basedOn w:val="a"/>
    <w:link w:val="38"/>
    <w:rsid w:val="00E16FB5"/>
    <w:pPr>
      <w:shd w:val="clear" w:color="auto" w:fill="FFFFFF"/>
      <w:spacing w:after="60" w:line="293" w:lineRule="exact"/>
      <w:jc w:val="both"/>
    </w:pPr>
    <w:rPr>
      <w:b/>
      <w:bCs/>
      <w:sz w:val="18"/>
      <w:szCs w:val="18"/>
    </w:rPr>
  </w:style>
  <w:style w:type="character" w:customStyle="1" w:styleId="92">
    <w:name w:val="Подпись к картинке (9)"/>
    <w:link w:val="910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910">
    <w:name w:val="Подпись к картинке (9)1"/>
    <w:basedOn w:val="a"/>
    <w:link w:val="92"/>
    <w:rsid w:val="00E16FB5"/>
    <w:pPr>
      <w:shd w:val="clear" w:color="auto" w:fill="FFFFFF"/>
      <w:spacing w:line="240" w:lineRule="atLeast"/>
    </w:pPr>
    <w:rPr>
      <w:b/>
      <w:bCs/>
      <w:sz w:val="16"/>
      <w:szCs w:val="16"/>
    </w:rPr>
  </w:style>
  <w:style w:type="character" w:customStyle="1" w:styleId="100">
    <w:name w:val="Подпись к картинке (10)"/>
    <w:link w:val="10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101">
    <w:name w:val="Подпись к картинке (10)1"/>
    <w:basedOn w:val="a"/>
    <w:link w:val="100"/>
    <w:rsid w:val="00E16FB5"/>
    <w:pPr>
      <w:shd w:val="clear" w:color="auto" w:fill="FFFFFF"/>
      <w:spacing w:line="480" w:lineRule="exact"/>
      <w:jc w:val="both"/>
    </w:pPr>
    <w:rPr>
      <w:b/>
      <w:bCs/>
      <w:sz w:val="16"/>
      <w:szCs w:val="16"/>
    </w:rPr>
  </w:style>
  <w:style w:type="character" w:customStyle="1" w:styleId="44">
    <w:name w:val="Подпись к таблице (4)"/>
    <w:link w:val="412"/>
    <w:locked/>
    <w:rsid w:val="00E16FB5"/>
    <w:rPr>
      <w:b/>
      <w:bCs/>
      <w:sz w:val="18"/>
      <w:szCs w:val="18"/>
      <w:shd w:val="clear" w:color="auto" w:fill="FFFFFF"/>
    </w:rPr>
  </w:style>
  <w:style w:type="paragraph" w:customStyle="1" w:styleId="412">
    <w:name w:val="Подпись к таблице (4)1"/>
    <w:basedOn w:val="a"/>
    <w:link w:val="44"/>
    <w:rsid w:val="00E16FB5"/>
    <w:pPr>
      <w:shd w:val="clear" w:color="auto" w:fill="FFFFFF"/>
      <w:spacing w:line="240" w:lineRule="atLeast"/>
    </w:pPr>
    <w:rPr>
      <w:b/>
      <w:bCs/>
      <w:sz w:val="18"/>
      <w:szCs w:val="18"/>
    </w:rPr>
  </w:style>
  <w:style w:type="character" w:customStyle="1" w:styleId="130">
    <w:name w:val="Основной текст (13)"/>
    <w:link w:val="131"/>
    <w:locked/>
    <w:rsid w:val="00E16FB5"/>
    <w:rPr>
      <w:sz w:val="16"/>
      <w:szCs w:val="16"/>
      <w:shd w:val="clear" w:color="auto" w:fill="FFFFFF"/>
    </w:rPr>
  </w:style>
  <w:style w:type="paragraph" w:customStyle="1" w:styleId="131">
    <w:name w:val="Основной текст (13)1"/>
    <w:basedOn w:val="a"/>
    <w:link w:val="130"/>
    <w:rsid w:val="00E16FB5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39">
    <w:name w:val="Основной текст (39)"/>
    <w:link w:val="39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link w:val="39"/>
    <w:rsid w:val="00E16FB5"/>
    <w:pPr>
      <w:shd w:val="clear" w:color="auto" w:fill="FFFFFF"/>
      <w:spacing w:line="240" w:lineRule="atLeast"/>
      <w:jc w:val="right"/>
    </w:pPr>
    <w:rPr>
      <w:b/>
      <w:bCs/>
      <w:sz w:val="16"/>
      <w:szCs w:val="16"/>
    </w:rPr>
  </w:style>
  <w:style w:type="character" w:customStyle="1" w:styleId="affffff8">
    <w:name w:val="Сноска"/>
    <w:link w:val="1b"/>
    <w:locked/>
    <w:rsid w:val="00E16FB5"/>
    <w:rPr>
      <w:sz w:val="16"/>
      <w:szCs w:val="16"/>
      <w:shd w:val="clear" w:color="auto" w:fill="FFFFFF"/>
    </w:rPr>
  </w:style>
  <w:style w:type="paragraph" w:customStyle="1" w:styleId="1b">
    <w:name w:val="Сноска1"/>
    <w:basedOn w:val="a"/>
    <w:link w:val="affffff8"/>
    <w:rsid w:val="00E16FB5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affffff9">
    <w:name w:val="Подпись к таблице"/>
    <w:link w:val="1c"/>
    <w:locked/>
    <w:rsid w:val="00E16FB5"/>
    <w:rPr>
      <w:b/>
      <w:bCs/>
      <w:sz w:val="18"/>
      <w:szCs w:val="18"/>
      <w:shd w:val="clear" w:color="auto" w:fill="FFFFFF"/>
    </w:rPr>
  </w:style>
  <w:style w:type="paragraph" w:customStyle="1" w:styleId="1c">
    <w:name w:val="Подпись к таблице1"/>
    <w:basedOn w:val="a"/>
    <w:link w:val="affffff9"/>
    <w:rsid w:val="00E16FB5"/>
    <w:pPr>
      <w:shd w:val="clear" w:color="auto" w:fill="FFFFFF"/>
      <w:spacing w:line="293" w:lineRule="exact"/>
      <w:ind w:hanging="1620"/>
    </w:pPr>
    <w:rPr>
      <w:b/>
      <w:bCs/>
      <w:sz w:val="18"/>
      <w:szCs w:val="18"/>
    </w:rPr>
  </w:style>
  <w:style w:type="character" w:customStyle="1" w:styleId="72">
    <w:name w:val="Подпись к таблице (7)"/>
    <w:link w:val="710"/>
    <w:locked/>
    <w:rsid w:val="00E16FB5"/>
    <w:rPr>
      <w:sz w:val="16"/>
      <w:szCs w:val="16"/>
      <w:shd w:val="clear" w:color="auto" w:fill="FFFFFF"/>
    </w:rPr>
  </w:style>
  <w:style w:type="paragraph" w:customStyle="1" w:styleId="710">
    <w:name w:val="Подпись к таблице (7)1"/>
    <w:basedOn w:val="a"/>
    <w:link w:val="72"/>
    <w:rsid w:val="00E16FB5"/>
    <w:pPr>
      <w:shd w:val="clear" w:color="auto" w:fill="FFFFFF"/>
      <w:spacing w:after="60" w:line="240" w:lineRule="exact"/>
      <w:jc w:val="both"/>
    </w:pPr>
    <w:rPr>
      <w:sz w:val="16"/>
      <w:szCs w:val="16"/>
    </w:rPr>
  </w:style>
  <w:style w:type="character" w:customStyle="1" w:styleId="55">
    <w:name w:val="Основной текст (5)"/>
    <w:link w:val="513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link w:val="55"/>
    <w:rsid w:val="00E16FB5"/>
    <w:pPr>
      <w:shd w:val="clear" w:color="auto" w:fill="FFFFFF"/>
      <w:spacing w:line="216" w:lineRule="exact"/>
      <w:jc w:val="both"/>
    </w:pPr>
    <w:rPr>
      <w:b/>
      <w:bCs/>
      <w:sz w:val="16"/>
      <w:szCs w:val="16"/>
    </w:rPr>
  </w:style>
  <w:style w:type="character" w:customStyle="1" w:styleId="180">
    <w:name w:val="Основной текст (18)"/>
    <w:link w:val="18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rsid w:val="00E16FB5"/>
    <w:pPr>
      <w:shd w:val="clear" w:color="auto" w:fill="FFFFFF"/>
      <w:spacing w:after="240" w:line="245" w:lineRule="exact"/>
      <w:jc w:val="center"/>
    </w:pPr>
    <w:rPr>
      <w:b/>
      <w:bCs/>
      <w:sz w:val="16"/>
      <w:szCs w:val="16"/>
    </w:rPr>
  </w:style>
  <w:style w:type="character" w:customStyle="1" w:styleId="420">
    <w:name w:val="Основной текст (42)"/>
    <w:link w:val="421"/>
    <w:locked/>
    <w:rsid w:val="00E16FB5"/>
    <w:rPr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link w:val="420"/>
    <w:rsid w:val="00E16FB5"/>
    <w:pPr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430">
    <w:name w:val="Основной текст (43)"/>
    <w:link w:val="431"/>
    <w:locked/>
    <w:rsid w:val="00E16FB5"/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link w:val="430"/>
    <w:rsid w:val="00E16FB5"/>
    <w:pPr>
      <w:shd w:val="clear" w:color="auto" w:fill="FFFFFF"/>
      <w:spacing w:line="240" w:lineRule="atLeast"/>
      <w:jc w:val="right"/>
    </w:pPr>
    <w:rPr>
      <w:sz w:val="16"/>
      <w:szCs w:val="16"/>
    </w:rPr>
  </w:style>
  <w:style w:type="character" w:customStyle="1" w:styleId="120">
    <w:name w:val="Основной текст (12)"/>
    <w:link w:val="121"/>
    <w:locked/>
    <w:rsid w:val="00E16FB5"/>
    <w:rPr>
      <w:sz w:val="16"/>
      <w:szCs w:val="16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E16FB5"/>
    <w:pPr>
      <w:shd w:val="clear" w:color="auto" w:fill="FFFFFF"/>
      <w:spacing w:before="2400" w:line="245" w:lineRule="exact"/>
      <w:jc w:val="both"/>
    </w:pPr>
    <w:rPr>
      <w:sz w:val="16"/>
      <w:szCs w:val="16"/>
    </w:rPr>
  </w:style>
  <w:style w:type="character" w:customStyle="1" w:styleId="45">
    <w:name w:val="Основной текст (45)"/>
    <w:link w:val="451"/>
    <w:locked/>
    <w:rsid w:val="00E16FB5"/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link w:val="45"/>
    <w:rsid w:val="00E16FB5"/>
    <w:pPr>
      <w:shd w:val="clear" w:color="auto" w:fill="FFFFFF"/>
      <w:spacing w:line="240" w:lineRule="atLeast"/>
      <w:ind w:firstLine="300"/>
    </w:pPr>
    <w:rPr>
      <w:sz w:val="16"/>
      <w:szCs w:val="16"/>
    </w:rPr>
  </w:style>
  <w:style w:type="character" w:customStyle="1" w:styleId="46">
    <w:name w:val="Основной текст (46)"/>
    <w:link w:val="461"/>
    <w:locked/>
    <w:rsid w:val="00E16FB5"/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link w:val="46"/>
    <w:rsid w:val="00E16FB5"/>
    <w:pPr>
      <w:shd w:val="clear" w:color="auto" w:fill="FFFFFF"/>
      <w:spacing w:line="240" w:lineRule="atLeast"/>
      <w:ind w:firstLine="280"/>
      <w:jc w:val="both"/>
    </w:pPr>
    <w:rPr>
      <w:sz w:val="16"/>
      <w:szCs w:val="16"/>
    </w:rPr>
  </w:style>
  <w:style w:type="paragraph" w:customStyle="1" w:styleId="affffffa">
    <w:name w:val="Рассылка"/>
    <w:basedOn w:val="a"/>
    <w:uiPriority w:val="99"/>
    <w:rsid w:val="00E16FB5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character" w:customStyle="1" w:styleId="102">
    <w:name w:val="Основной текст (10)"/>
    <w:link w:val="1010"/>
    <w:locked/>
    <w:rsid w:val="00E16FB5"/>
    <w:rPr>
      <w:b/>
      <w:bCs/>
      <w:sz w:val="8"/>
      <w:szCs w:val="8"/>
      <w:shd w:val="clear" w:color="auto" w:fill="FFFFFF"/>
    </w:rPr>
  </w:style>
  <w:style w:type="paragraph" w:customStyle="1" w:styleId="1010">
    <w:name w:val="Основной текст (10)1"/>
    <w:basedOn w:val="a"/>
    <w:link w:val="102"/>
    <w:rsid w:val="00E16FB5"/>
    <w:pPr>
      <w:shd w:val="clear" w:color="auto" w:fill="FFFFFF"/>
      <w:spacing w:line="240" w:lineRule="atLeast"/>
    </w:pPr>
    <w:rPr>
      <w:b/>
      <w:bCs/>
      <w:sz w:val="8"/>
      <w:szCs w:val="8"/>
    </w:rPr>
  </w:style>
  <w:style w:type="character" w:customStyle="1" w:styleId="BodyTextKeepChar">
    <w:name w:val="Body Text Keep Char"/>
    <w:link w:val="BodyTextKeep"/>
    <w:locked/>
    <w:rsid w:val="00E16FB5"/>
    <w:rPr>
      <w:spacing w:val="-5"/>
      <w:sz w:val="24"/>
      <w:lang w:eastAsia="en-US"/>
    </w:rPr>
  </w:style>
  <w:style w:type="paragraph" w:customStyle="1" w:styleId="BodyTextKeep">
    <w:name w:val="Body Text Keep"/>
    <w:basedOn w:val="a3"/>
    <w:next w:val="a3"/>
    <w:link w:val="BodyTextKeepChar"/>
    <w:rsid w:val="00E16FB5"/>
    <w:pPr>
      <w:spacing w:before="120" w:after="120"/>
      <w:ind w:left="1701"/>
      <w:jc w:val="both"/>
    </w:pPr>
    <w:rPr>
      <w:spacing w:val="-5"/>
      <w:sz w:val="24"/>
      <w:lang w:eastAsia="en-US"/>
    </w:rPr>
  </w:style>
  <w:style w:type="paragraph" w:customStyle="1" w:styleId="Stylefortableheading">
    <w:name w:val="Style for table heading"/>
    <w:basedOn w:val="a"/>
    <w:uiPriority w:val="99"/>
    <w:rsid w:val="00E16FB5"/>
    <w:pPr>
      <w:keepNext/>
      <w:keepLines/>
      <w:suppressAutoHyphens/>
      <w:jc w:val="center"/>
    </w:pPr>
    <w:rPr>
      <w:b/>
      <w:lang w:eastAsia="en-US"/>
    </w:rPr>
  </w:style>
  <w:style w:type="paragraph" w:customStyle="1" w:styleId="Stylefortabletext">
    <w:name w:val="Style for table text"/>
    <w:basedOn w:val="a"/>
    <w:uiPriority w:val="99"/>
    <w:rsid w:val="00E16FB5"/>
    <w:pPr>
      <w:suppressAutoHyphens/>
    </w:pPr>
    <w:rPr>
      <w:lang w:eastAsia="en-US"/>
    </w:rPr>
  </w:style>
  <w:style w:type="paragraph" w:customStyle="1" w:styleId="xl100">
    <w:name w:val="xl100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E16FB5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d">
    <w:name w:val="Знак Знак1 Знак"/>
    <w:basedOn w:val="a"/>
    <w:uiPriority w:val="99"/>
    <w:rsid w:val="00E16FB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DocList">
    <w:name w:val="ConsPlusDocList"/>
    <w:uiPriority w:val="99"/>
    <w:rsid w:val="00E16F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6">
    <w:name w:val="Стиль3"/>
    <w:basedOn w:val="25"/>
    <w:uiPriority w:val="99"/>
    <w:rsid w:val="00E16FB5"/>
    <w:pPr>
      <w:tabs>
        <w:tab w:val="num" w:pos="1307"/>
      </w:tabs>
      <w:adjustRightInd w:val="0"/>
      <w:ind w:left="108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1e">
    <w:name w:val="1Тема"/>
    <w:basedOn w:val="a"/>
    <w:uiPriority w:val="99"/>
    <w:rsid w:val="00E16FB5"/>
    <w:pPr>
      <w:spacing w:after="120"/>
    </w:pPr>
    <w:rPr>
      <w:rFonts w:ascii="Georgia" w:hAnsi="Georgia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E16FB5"/>
    <w:pPr>
      <w:widowControl w:val="0"/>
      <w:autoSpaceDE w:val="0"/>
      <w:autoSpaceDN w:val="0"/>
      <w:adjustRightInd w:val="0"/>
      <w:spacing w:line="3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E16FB5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E16FB5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E16FB5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E16FB5"/>
    <w:pPr>
      <w:widowControl w:val="0"/>
      <w:autoSpaceDE w:val="0"/>
      <w:autoSpaceDN w:val="0"/>
      <w:adjustRightInd w:val="0"/>
      <w:spacing w:line="374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E16FB5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E16FB5"/>
    <w:pPr>
      <w:widowControl w:val="0"/>
      <w:autoSpaceDE w:val="0"/>
      <w:autoSpaceDN w:val="0"/>
      <w:adjustRightInd w:val="0"/>
      <w:spacing w:line="370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E16FB5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E16FB5"/>
    <w:pPr>
      <w:widowControl w:val="0"/>
      <w:autoSpaceDE w:val="0"/>
      <w:autoSpaceDN w:val="0"/>
      <w:adjustRightInd w:val="0"/>
      <w:spacing w:line="286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E16F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E16F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E16FB5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uiPriority w:val="99"/>
    <w:rsid w:val="00E16FB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E16FB5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2">
    <w:name w:val="xl142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3">
    <w:name w:val="xl143"/>
    <w:basedOn w:val="a"/>
    <w:uiPriority w:val="99"/>
    <w:rsid w:val="00E16FB5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4">
    <w:name w:val="xl144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ed">
    <w:name w:val="дeсновdой те"/>
    <w:basedOn w:val="a"/>
    <w:uiPriority w:val="99"/>
    <w:rsid w:val="00E16FB5"/>
    <w:pPr>
      <w:widowControl w:val="0"/>
      <w:tabs>
        <w:tab w:val="left" w:pos="0"/>
      </w:tabs>
      <w:snapToGrid w:val="0"/>
      <w:ind w:right="283"/>
      <w:jc w:val="both"/>
    </w:pPr>
    <w:rPr>
      <w:sz w:val="28"/>
    </w:rPr>
  </w:style>
  <w:style w:type="paragraph" w:customStyle="1" w:styleId="affffffb">
    <w:name w:val="Табличный"/>
    <w:basedOn w:val="a"/>
    <w:uiPriority w:val="99"/>
    <w:rsid w:val="00E16FB5"/>
    <w:pPr>
      <w:widowControl w:val="0"/>
      <w:snapToGrid w:val="0"/>
      <w:jc w:val="center"/>
    </w:pPr>
    <w:rPr>
      <w:sz w:val="26"/>
    </w:rPr>
  </w:style>
  <w:style w:type="paragraph" w:customStyle="1" w:styleId="Blockquote">
    <w:name w:val="Blockquote"/>
    <w:basedOn w:val="a"/>
    <w:uiPriority w:val="99"/>
    <w:rsid w:val="00E16FB5"/>
    <w:pPr>
      <w:widowControl w:val="0"/>
      <w:snapToGrid w:val="0"/>
      <w:spacing w:before="100" w:after="100"/>
      <w:ind w:left="360" w:right="360"/>
      <w:jc w:val="both"/>
    </w:pPr>
    <w:rPr>
      <w:sz w:val="24"/>
    </w:rPr>
  </w:style>
  <w:style w:type="paragraph" w:customStyle="1" w:styleId="1f">
    <w:name w:val="Знак Знак Знак1 Знак"/>
    <w:basedOn w:val="a"/>
    <w:autoRedefine/>
    <w:uiPriority w:val="99"/>
    <w:rsid w:val="00E16FB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0">
    <w:name w:val="Знак Знак Знак Знак Знак Знак Знак Знак Знак Знак1"/>
    <w:basedOn w:val="a"/>
    <w:uiPriority w:val="99"/>
    <w:rsid w:val="00E16FB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-31cxspmiddle">
    <w:name w:val="-31cxspmiddle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-31cxsplast">
    <w:name w:val="-31cxsplast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uiPriority w:val="99"/>
    <w:rsid w:val="00E16FB5"/>
    <w:pPr>
      <w:spacing w:before="100" w:after="100"/>
      <w:jc w:val="both"/>
    </w:pPr>
    <w:rPr>
      <w:sz w:val="24"/>
      <w:szCs w:val="24"/>
    </w:rPr>
  </w:style>
  <w:style w:type="paragraph" w:customStyle="1" w:styleId="ListParagraph1">
    <w:name w:val="List Paragraph1"/>
    <w:basedOn w:val="a"/>
    <w:uiPriority w:val="99"/>
    <w:rsid w:val="00E16FB5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character" w:customStyle="1" w:styleId="ListParagraphChar">
    <w:name w:val="List Paragraph Char"/>
    <w:link w:val="2c"/>
    <w:locked/>
    <w:rsid w:val="00E16FB5"/>
    <w:rPr>
      <w:sz w:val="24"/>
    </w:rPr>
  </w:style>
  <w:style w:type="paragraph" w:customStyle="1" w:styleId="2c">
    <w:name w:val="Абзац списка2"/>
    <w:basedOn w:val="a"/>
    <w:link w:val="ListParagraphChar"/>
    <w:rsid w:val="00E16FB5"/>
    <w:pPr>
      <w:ind w:left="720"/>
      <w:contextualSpacing/>
    </w:pPr>
    <w:rPr>
      <w:sz w:val="24"/>
    </w:rPr>
  </w:style>
  <w:style w:type="paragraph" w:customStyle="1" w:styleId="112">
    <w:name w:val="Абзац списка11"/>
    <w:basedOn w:val="a"/>
    <w:uiPriority w:val="99"/>
    <w:rsid w:val="00E16FB5"/>
    <w:pPr>
      <w:ind w:left="720"/>
    </w:pPr>
    <w:rPr>
      <w:sz w:val="24"/>
      <w:szCs w:val="24"/>
    </w:rPr>
  </w:style>
  <w:style w:type="paragraph" w:customStyle="1" w:styleId="213">
    <w:name w:val="Абзац списка21"/>
    <w:basedOn w:val="a"/>
    <w:uiPriority w:val="99"/>
    <w:rsid w:val="00E16FB5"/>
    <w:pPr>
      <w:ind w:left="720"/>
      <w:contextualSpacing/>
    </w:pPr>
    <w:rPr>
      <w:sz w:val="24"/>
    </w:rPr>
  </w:style>
  <w:style w:type="paragraph" w:customStyle="1" w:styleId="pj">
    <w:name w:val="pj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character" w:styleId="affffffc">
    <w:name w:val="footnote reference"/>
    <w:semiHidden/>
    <w:unhideWhenUsed/>
    <w:rsid w:val="00E16FB5"/>
    <w:rPr>
      <w:rFonts w:ascii="Times New Roman" w:hAnsi="Times New Roman" w:cs="Times New Roman" w:hint="default"/>
      <w:vertAlign w:val="superscript"/>
    </w:rPr>
  </w:style>
  <w:style w:type="character" w:styleId="affffffd">
    <w:name w:val="annotation reference"/>
    <w:semiHidden/>
    <w:unhideWhenUsed/>
    <w:rsid w:val="00E16FB5"/>
    <w:rPr>
      <w:rFonts w:ascii="Times New Roman" w:hAnsi="Times New Roman" w:cs="Times New Roman" w:hint="default"/>
      <w:sz w:val="18"/>
    </w:rPr>
  </w:style>
  <w:style w:type="character" w:customStyle="1" w:styleId="affffffe">
    <w:name w:val="Цветовое выделение"/>
    <w:rsid w:val="00E16FB5"/>
    <w:rPr>
      <w:b/>
      <w:bCs w:val="0"/>
      <w:color w:val="26282F"/>
      <w:sz w:val="26"/>
    </w:rPr>
  </w:style>
  <w:style w:type="character" w:customStyle="1" w:styleId="afffffff">
    <w:name w:val="Гипертекстовая ссылка"/>
    <w:uiPriority w:val="99"/>
    <w:rsid w:val="00E16FB5"/>
    <w:rPr>
      <w:rFonts w:ascii="Times New Roman" w:hAnsi="Times New Roman" w:cs="Times New Roman" w:hint="default"/>
      <w:b w:val="0"/>
      <w:bCs w:val="0"/>
      <w:color w:val="106BBE"/>
      <w:sz w:val="26"/>
    </w:rPr>
  </w:style>
  <w:style w:type="character" w:customStyle="1" w:styleId="afffffff0">
    <w:name w:val="Активная гипертекстовая ссылка"/>
    <w:rsid w:val="00E16FB5"/>
    <w:rPr>
      <w:rFonts w:ascii="Times New Roman" w:hAnsi="Times New Roman" w:cs="Times New Roman" w:hint="default"/>
      <w:b w:val="0"/>
      <w:bCs w:val="0"/>
      <w:color w:val="106BBE"/>
      <w:sz w:val="26"/>
      <w:u w:val="single"/>
    </w:rPr>
  </w:style>
  <w:style w:type="character" w:customStyle="1" w:styleId="afffffff1">
    <w:name w:val="Выделение для Базового Поиска"/>
    <w:rsid w:val="00E16FB5"/>
    <w:rPr>
      <w:rFonts w:ascii="Times New Roman" w:hAnsi="Times New Roman" w:cs="Times New Roman" w:hint="default"/>
      <w:b w:val="0"/>
      <w:bCs w:val="0"/>
      <w:color w:val="0058A9"/>
      <w:sz w:val="26"/>
    </w:rPr>
  </w:style>
  <w:style w:type="character" w:customStyle="1" w:styleId="afffffff2">
    <w:name w:val="Выделение для Базового Поиска (курсив)"/>
    <w:rsid w:val="00E16FB5"/>
    <w:rPr>
      <w:rFonts w:ascii="Times New Roman" w:hAnsi="Times New Roman" w:cs="Times New Roman" w:hint="default"/>
      <w:b w:val="0"/>
      <w:bCs w:val="0"/>
      <w:i/>
      <w:iCs/>
      <w:color w:val="0058A9"/>
      <w:sz w:val="26"/>
    </w:rPr>
  </w:style>
  <w:style w:type="character" w:customStyle="1" w:styleId="afffffff3">
    <w:name w:val="Заголовок своего сообщения"/>
    <w:rsid w:val="00E16FB5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4">
    <w:name w:val="Заголовок чужого сообщения"/>
    <w:rsid w:val="00E16FB5"/>
    <w:rPr>
      <w:rFonts w:ascii="Times New Roman" w:hAnsi="Times New Roman" w:cs="Times New Roman" w:hint="default"/>
      <w:b w:val="0"/>
      <w:bCs w:val="0"/>
      <w:color w:val="FF0000"/>
      <w:sz w:val="26"/>
    </w:rPr>
  </w:style>
  <w:style w:type="character" w:customStyle="1" w:styleId="afffffff5">
    <w:name w:val="Найденные слова"/>
    <w:rsid w:val="00E16FB5"/>
    <w:rPr>
      <w:rFonts w:ascii="Times New Roman" w:hAnsi="Times New Roman" w:cs="Times New Roman" w:hint="default"/>
      <w:b w:val="0"/>
      <w:bCs w:val="0"/>
      <w:color w:val="26282F"/>
      <w:sz w:val="26"/>
      <w:shd w:val="clear" w:color="auto" w:fill="FFF580"/>
    </w:rPr>
  </w:style>
  <w:style w:type="character" w:customStyle="1" w:styleId="afffffff6">
    <w:name w:val="Не вступил в силу"/>
    <w:rsid w:val="00E16FB5"/>
    <w:rPr>
      <w:rFonts w:ascii="Times New Roman" w:hAnsi="Times New Roman" w:cs="Times New Roman" w:hint="default"/>
      <w:b w:val="0"/>
      <w:bCs w:val="0"/>
      <w:color w:val="000000"/>
      <w:sz w:val="26"/>
      <w:shd w:val="clear" w:color="auto" w:fill="D8EDE8"/>
    </w:rPr>
  </w:style>
  <w:style w:type="character" w:customStyle="1" w:styleId="afffffff7">
    <w:name w:val="Опечатки"/>
    <w:rsid w:val="00E16FB5"/>
    <w:rPr>
      <w:color w:val="FF0000"/>
      <w:sz w:val="26"/>
    </w:rPr>
  </w:style>
  <w:style w:type="character" w:customStyle="1" w:styleId="afffffff8">
    <w:name w:val="Продолжение ссылки"/>
    <w:rsid w:val="00E16FB5"/>
  </w:style>
  <w:style w:type="character" w:customStyle="1" w:styleId="afffffff9">
    <w:name w:val="Сравнение редакций"/>
    <w:rsid w:val="00E16FB5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a">
    <w:name w:val="Сравнение редакций. Добавленный фрагмент"/>
    <w:rsid w:val="00E16FB5"/>
    <w:rPr>
      <w:color w:val="000000"/>
      <w:shd w:val="clear" w:color="auto" w:fill="C1D7FF"/>
    </w:rPr>
  </w:style>
  <w:style w:type="character" w:customStyle="1" w:styleId="afffffffb">
    <w:name w:val="Сравнение редакций. Удаленный фрагмент"/>
    <w:rsid w:val="00E16FB5"/>
    <w:rPr>
      <w:color w:val="000000"/>
      <w:shd w:val="clear" w:color="auto" w:fill="C4C413"/>
    </w:rPr>
  </w:style>
  <w:style w:type="character" w:customStyle="1" w:styleId="afffffffc">
    <w:name w:val="Утратил силу"/>
    <w:rsid w:val="00E16FB5"/>
    <w:rPr>
      <w:rFonts w:ascii="Times New Roman" w:hAnsi="Times New Roman" w:cs="Times New Roman" w:hint="default"/>
      <w:b w:val="0"/>
      <w:bCs w:val="0"/>
      <w:strike/>
      <w:color w:val="666600"/>
      <w:sz w:val="26"/>
    </w:rPr>
  </w:style>
  <w:style w:type="character" w:customStyle="1" w:styleId="122">
    <w:name w:val="Знак Знак12"/>
    <w:rsid w:val="00E16FB5"/>
    <w:rPr>
      <w:b/>
      <w:bCs/>
      <w:sz w:val="24"/>
      <w:szCs w:val="24"/>
      <w:lang w:val="ru-RU" w:eastAsia="ru-RU"/>
    </w:rPr>
  </w:style>
  <w:style w:type="character" w:customStyle="1" w:styleId="WW8Num6z0">
    <w:name w:val="WW8Num6z0"/>
    <w:rsid w:val="00E16FB5"/>
    <w:rPr>
      <w:rFonts w:ascii="Symbol" w:hAnsi="Symbol" w:cs="Symbol" w:hint="default"/>
      <w:sz w:val="20"/>
      <w:szCs w:val="20"/>
    </w:rPr>
  </w:style>
  <w:style w:type="character" w:customStyle="1" w:styleId="afffffffd">
    <w:name w:val="Знак Знак"/>
    <w:locked/>
    <w:rsid w:val="00E16FB5"/>
    <w:rPr>
      <w:rFonts w:ascii="Tahoma" w:hAnsi="Tahoma" w:cs="Tahoma" w:hint="default"/>
      <w:sz w:val="16"/>
      <w:szCs w:val="16"/>
      <w:lang w:val="en-AU" w:eastAsia="en-US"/>
    </w:rPr>
  </w:style>
  <w:style w:type="character" w:customStyle="1" w:styleId="afffffffe">
    <w:name w:val="Основной текст + Полужирный"/>
    <w:rsid w:val="00E16FB5"/>
    <w:rPr>
      <w:b/>
      <w:bCs/>
      <w:sz w:val="18"/>
      <w:szCs w:val="18"/>
    </w:rPr>
  </w:style>
  <w:style w:type="character" w:customStyle="1" w:styleId="Arial2">
    <w:name w:val="Колонтитул + Arial2"/>
    <w:aliases w:val="6 pt,Полужирный"/>
    <w:rsid w:val="00E16FB5"/>
    <w:rPr>
      <w:rFonts w:ascii="Arial" w:hAnsi="Arial" w:cs="Arial" w:hint="default"/>
      <w:b/>
      <w:bCs/>
      <w:sz w:val="12"/>
      <w:szCs w:val="12"/>
      <w:shd w:val="clear" w:color="auto" w:fill="FFFFFF"/>
      <w:lang w:bidi="ar-SA"/>
    </w:rPr>
  </w:style>
  <w:style w:type="character" w:customStyle="1" w:styleId="2415">
    <w:name w:val="Основной текст (24)15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10">
    <w:name w:val="Основной текст (39)10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2414">
    <w:name w:val="Основной текст (24)14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9">
    <w:name w:val="Основной текст (39)9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80">
    <w:name w:val="Основной текст (38) + Не полужирный"/>
    <w:rsid w:val="00E16FB5"/>
  </w:style>
  <w:style w:type="character" w:customStyle="1" w:styleId="10FranklinGothicMedium">
    <w:name w:val="Основной текст (10) + Franklin Gothic Medium"/>
    <w:aliases w:val="Не полужирный"/>
    <w:rsid w:val="00E16FB5"/>
    <w:rPr>
      <w:rFonts w:ascii="Franklin Gothic Medium" w:hAnsi="Franklin Gothic Medium" w:cs="Franklin Gothic Medium" w:hint="default"/>
      <w:b/>
      <w:bCs/>
      <w:noProof/>
      <w:sz w:val="8"/>
      <w:szCs w:val="8"/>
      <w:shd w:val="clear" w:color="auto" w:fill="FFFFFF"/>
      <w:lang w:bidi="ar-SA"/>
    </w:rPr>
  </w:style>
  <w:style w:type="character" w:customStyle="1" w:styleId="FontStyle25">
    <w:name w:val="Font Style25"/>
    <w:rsid w:val="00E16FB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6">
    <w:name w:val="Font Style26"/>
    <w:rsid w:val="00E16FB5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E16FB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rsid w:val="00E16FB5"/>
    <w:rPr>
      <w:rFonts w:ascii="Times New Roman" w:hAnsi="Times New Roman" w:cs="Times New Roman" w:hint="default"/>
      <w:sz w:val="24"/>
      <w:szCs w:val="24"/>
    </w:rPr>
  </w:style>
  <w:style w:type="character" w:customStyle="1" w:styleId="FontStyle28">
    <w:name w:val="Font Style28"/>
    <w:rsid w:val="00E16FB5"/>
    <w:rPr>
      <w:rFonts w:ascii="Times New Roman" w:hAnsi="Times New Roman" w:cs="Times New Roman" w:hint="default"/>
      <w:sz w:val="26"/>
      <w:szCs w:val="26"/>
    </w:rPr>
  </w:style>
  <w:style w:type="character" w:customStyle="1" w:styleId="FontStyle29">
    <w:name w:val="Font Style29"/>
    <w:rsid w:val="00E16FB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5">
    <w:name w:val="Font Style35"/>
    <w:rsid w:val="00E16FB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1">
    <w:name w:val="Font Style31"/>
    <w:rsid w:val="00E16FB5"/>
    <w:rPr>
      <w:rFonts w:ascii="Times New Roman" w:hAnsi="Times New Roman" w:cs="Times New Roman" w:hint="default"/>
      <w:sz w:val="8"/>
      <w:szCs w:val="8"/>
    </w:rPr>
  </w:style>
  <w:style w:type="character" w:customStyle="1" w:styleId="paragraph">
    <w:name w:val="paragraph"/>
    <w:rsid w:val="00E16FB5"/>
    <w:rPr>
      <w:rFonts w:ascii="Times New Roman" w:hAnsi="Times New Roman" w:cs="Times New Roman" w:hint="default"/>
    </w:rPr>
  </w:style>
  <w:style w:type="character" w:customStyle="1" w:styleId="affffffff">
    <w:name w:val="Основной шрифт"/>
    <w:rsid w:val="00E16FB5"/>
  </w:style>
  <w:style w:type="character" w:customStyle="1" w:styleId="HTMLMarkup">
    <w:name w:val="HTML Markup"/>
    <w:rsid w:val="00E16FB5"/>
    <w:rPr>
      <w:vanish/>
      <w:webHidden w:val="0"/>
      <w:color w:val="FF0000"/>
      <w:specVanish w:val="0"/>
    </w:rPr>
  </w:style>
  <w:style w:type="character" w:customStyle="1" w:styleId="text">
    <w:name w:val="text"/>
    <w:rsid w:val="00E16FB5"/>
  </w:style>
  <w:style w:type="character" w:customStyle="1" w:styleId="220">
    <w:name w:val="Знак Знак22"/>
    <w:locked/>
    <w:rsid w:val="00E16FB5"/>
    <w:rPr>
      <w:rFonts w:ascii="AG Souvenir" w:hAnsi="AG Souvenir" w:hint="default"/>
      <w:b/>
      <w:bCs w:val="0"/>
      <w:spacing w:val="38"/>
      <w:sz w:val="28"/>
      <w:lang w:val="ru-RU" w:eastAsia="ru-RU" w:bidi="ar-SA"/>
    </w:rPr>
  </w:style>
  <w:style w:type="character" w:customStyle="1" w:styleId="214">
    <w:name w:val="Знак Знак21"/>
    <w:locked/>
    <w:rsid w:val="00E16FB5"/>
    <w:rPr>
      <w:sz w:val="28"/>
      <w:lang w:val="ru-RU" w:eastAsia="ru-RU" w:bidi="ar-SA"/>
    </w:rPr>
  </w:style>
  <w:style w:type="character" w:customStyle="1" w:styleId="202">
    <w:name w:val="Знак Знак20"/>
    <w:locked/>
    <w:rsid w:val="00E16FB5"/>
    <w:rPr>
      <w:rFonts w:ascii="Calibri" w:hAnsi="Calibri" w:cs="Calibri" w:hint="default"/>
      <w:b/>
      <w:bCs/>
      <w:sz w:val="26"/>
      <w:szCs w:val="26"/>
      <w:lang w:val="ru-RU" w:eastAsia="ru-RU" w:bidi="ar-SA"/>
    </w:rPr>
  </w:style>
  <w:style w:type="character" w:customStyle="1" w:styleId="190">
    <w:name w:val="Знак Знак19"/>
    <w:locked/>
    <w:rsid w:val="00E16FB5"/>
    <w:rPr>
      <w:sz w:val="24"/>
      <w:lang w:val="ru-RU" w:eastAsia="ru-RU" w:bidi="ar-SA"/>
    </w:rPr>
  </w:style>
  <w:style w:type="character" w:customStyle="1" w:styleId="182">
    <w:name w:val="Знак Знак18"/>
    <w:locked/>
    <w:rsid w:val="00E16FB5"/>
    <w:rPr>
      <w:sz w:val="24"/>
      <w:lang w:val="ru-RU" w:eastAsia="ru-RU" w:bidi="ar-SA"/>
    </w:rPr>
  </w:style>
  <w:style w:type="character" w:customStyle="1" w:styleId="170">
    <w:name w:val="Знак Знак17"/>
    <w:locked/>
    <w:rsid w:val="00E16FB5"/>
    <w:rPr>
      <w:sz w:val="24"/>
      <w:lang w:val="ru-RU" w:eastAsia="ru-RU" w:bidi="ar-SA"/>
    </w:rPr>
  </w:style>
  <w:style w:type="character" w:customStyle="1" w:styleId="160">
    <w:name w:val="Знак Знак16"/>
    <w:locked/>
    <w:rsid w:val="00E16FB5"/>
    <w:rPr>
      <w:sz w:val="24"/>
      <w:lang w:val="ru-RU" w:eastAsia="ru-RU" w:bidi="ar-SA"/>
    </w:rPr>
  </w:style>
  <w:style w:type="character" w:customStyle="1" w:styleId="150">
    <w:name w:val="Знак Знак15"/>
    <w:locked/>
    <w:rsid w:val="00E16FB5"/>
    <w:rPr>
      <w:b/>
      <w:bCs w:val="0"/>
      <w:sz w:val="24"/>
      <w:lang w:val="ru-RU" w:eastAsia="ru-RU" w:bidi="ar-SA"/>
    </w:rPr>
  </w:style>
  <w:style w:type="character" w:customStyle="1" w:styleId="140">
    <w:name w:val="Знак Знак14"/>
    <w:locked/>
    <w:rsid w:val="00E16FB5"/>
    <w:rPr>
      <w:sz w:val="24"/>
      <w:lang w:val="ru-RU" w:eastAsia="ru-RU" w:bidi="ar-SA"/>
    </w:rPr>
  </w:style>
  <w:style w:type="character" w:customStyle="1" w:styleId="132">
    <w:name w:val="Знак Знак13"/>
    <w:locked/>
    <w:rsid w:val="00E16FB5"/>
    <w:rPr>
      <w:sz w:val="28"/>
      <w:lang w:val="ru-RU" w:eastAsia="ru-RU" w:bidi="ar-SA"/>
    </w:rPr>
  </w:style>
  <w:style w:type="character" w:customStyle="1" w:styleId="113">
    <w:name w:val="Знак Знак11"/>
    <w:locked/>
    <w:rsid w:val="00E16FB5"/>
    <w:rPr>
      <w:lang w:val="ru-RU" w:eastAsia="ru-RU" w:bidi="ar-SA"/>
    </w:rPr>
  </w:style>
  <w:style w:type="character" w:customStyle="1" w:styleId="103">
    <w:name w:val="Знак Знак10"/>
    <w:locked/>
    <w:rsid w:val="00E16FB5"/>
    <w:rPr>
      <w:lang w:val="ru-RU" w:eastAsia="ru-RU" w:bidi="ar-SA"/>
    </w:rPr>
  </w:style>
  <w:style w:type="character" w:customStyle="1" w:styleId="37">
    <w:name w:val="Знак Знак3"/>
    <w:locked/>
    <w:rsid w:val="00E16FB5"/>
    <w:rPr>
      <w:rFonts w:ascii="Courier New" w:hAnsi="Courier New" w:cs="Courier New" w:hint="default"/>
      <w:lang w:val="ru-RU" w:eastAsia="ru-RU" w:bidi="ar-SA"/>
    </w:rPr>
  </w:style>
  <w:style w:type="character" w:customStyle="1" w:styleId="63">
    <w:name w:val="Знак Знак6"/>
    <w:locked/>
    <w:rsid w:val="00E16FB5"/>
    <w:rPr>
      <w:rFonts w:ascii="Cambria" w:eastAsia="Calibri" w:hAnsi="Cambria" w:cs="Cambria" w:hint="default"/>
      <w:sz w:val="24"/>
      <w:szCs w:val="24"/>
      <w:lang w:val="ru-RU" w:eastAsia="en-US" w:bidi="ar-SA"/>
    </w:rPr>
  </w:style>
  <w:style w:type="character" w:customStyle="1" w:styleId="2d">
    <w:name w:val="Знак Знак2"/>
    <w:locked/>
    <w:rsid w:val="00E16FB5"/>
    <w:rPr>
      <w:b/>
      <w:bCs w:val="0"/>
      <w:snapToGrid/>
      <w:sz w:val="28"/>
      <w:lang w:val="ru-RU" w:eastAsia="ru-RU" w:bidi="ar-SA"/>
    </w:rPr>
  </w:style>
  <w:style w:type="character" w:customStyle="1" w:styleId="1f1">
    <w:name w:val="Знак Знак1"/>
    <w:locked/>
    <w:rsid w:val="00E16FB5"/>
    <w:rPr>
      <w:b/>
      <w:bCs w:val="0"/>
      <w:caps/>
      <w:snapToGrid/>
      <w:sz w:val="24"/>
      <w:lang w:val="ru-RU" w:eastAsia="ru-RU" w:bidi="ar-SA"/>
    </w:rPr>
  </w:style>
  <w:style w:type="character" w:customStyle="1" w:styleId="83">
    <w:name w:val="Знак Знак8"/>
    <w:locked/>
    <w:rsid w:val="00E16FB5"/>
    <w:rPr>
      <w:sz w:val="28"/>
      <w:szCs w:val="28"/>
      <w:lang w:val="ru-RU" w:eastAsia="ru-RU" w:bidi="ar-SA"/>
    </w:rPr>
  </w:style>
  <w:style w:type="character" w:customStyle="1" w:styleId="73">
    <w:name w:val="Знак Знак7"/>
    <w:locked/>
    <w:rsid w:val="00E16FB5"/>
    <w:rPr>
      <w:sz w:val="16"/>
      <w:szCs w:val="16"/>
      <w:lang w:val="ru-RU" w:eastAsia="ru-RU" w:bidi="ar-SA"/>
    </w:rPr>
  </w:style>
  <w:style w:type="character" w:customStyle="1" w:styleId="56">
    <w:name w:val="Знак Знак5"/>
    <w:locked/>
    <w:rsid w:val="00E16FB5"/>
    <w:rPr>
      <w:rFonts w:ascii="Cambria" w:eastAsia="Calibri" w:hAnsi="Cambria" w:cs="Cambria" w:hint="default"/>
      <w:b/>
      <w:bCs/>
      <w:sz w:val="24"/>
      <w:szCs w:val="24"/>
      <w:lang w:val="ru-RU" w:eastAsia="en-US" w:bidi="ar-SA"/>
    </w:rPr>
  </w:style>
  <w:style w:type="character" w:customStyle="1" w:styleId="93">
    <w:name w:val="Знак Знак9"/>
    <w:locked/>
    <w:rsid w:val="00E16FB5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SubtitleChar1">
    <w:name w:val="Subtitle Char1"/>
    <w:aliases w:val="Подзаголовок Знак Знак Char1,Подзаголовок Знак Знак Знак Char1,Подзаголовок Знак Знак Знак Знак Знак Знак Знак Char1,Подзаголовок Знак Знак Знак Знак Знак Char1"/>
    <w:locked/>
    <w:rsid w:val="00E16FB5"/>
    <w:rPr>
      <w:rFonts w:ascii="Cambria" w:hAnsi="Cambria" w:cs="Times New Roman" w:hint="default"/>
      <w:sz w:val="24"/>
      <w:szCs w:val="24"/>
    </w:rPr>
  </w:style>
  <w:style w:type="character" w:customStyle="1" w:styleId="SubtitleChar">
    <w:name w:val="Subtitle Char"/>
    <w:aliases w:val="Подзаголовок Знак Знак Char,Подзаголовок Знак Знак Знак Char,Подзаголовок Знак Знак Знак Знак Знак Знак Знак Char,Подзаголовок Знак Знак Знак Знак Знак Char"/>
    <w:locked/>
    <w:rsid w:val="00E16FB5"/>
    <w:rPr>
      <w:rFonts w:ascii="Times New Roman CYR" w:hAnsi="Times New Roman CYR" w:cs="Times New Roman CYR" w:hint="default"/>
      <w:b/>
      <w:bCs w:val="0"/>
      <w:i/>
      <w:iCs w:val="0"/>
      <w:sz w:val="28"/>
      <w:lang w:eastAsia="en-US"/>
    </w:rPr>
  </w:style>
  <w:style w:type="character" w:customStyle="1" w:styleId="apple-converted-space">
    <w:name w:val="apple-converted-space"/>
    <w:rsid w:val="00E16FB5"/>
  </w:style>
  <w:style w:type="character" w:customStyle="1" w:styleId="sub">
    <w:name w:val="sub"/>
    <w:rsid w:val="00E16FB5"/>
  </w:style>
  <w:style w:type="table" w:styleId="affffffff0">
    <w:name w:val="Table Grid"/>
    <w:basedOn w:val="a1"/>
    <w:rsid w:val="00E16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2" w:uiPriority="99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link w:val="21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0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basedOn w:val="a0"/>
    <w:link w:val="20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8"/>
    <w:uiPriority w:val="99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f7"/>
    <w:uiPriority w:val="99"/>
    <w:rsid w:val="006B7A21"/>
    <w:rPr>
      <w:iCs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6B7A21"/>
    <w:rPr>
      <w:rFonts w:ascii="Arial" w:hAnsi="Arial" w:cs="Arial"/>
    </w:rPr>
  </w:style>
  <w:style w:type="paragraph" w:styleId="23">
    <w:name w:val="Body Text 2"/>
    <w:basedOn w:val="a"/>
    <w:link w:val="22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5">
    <w:name w:val="Body Text Indent 2"/>
    <w:basedOn w:val="a"/>
    <w:link w:val="24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99"/>
    <w:locked/>
    <w:rsid w:val="006B7A21"/>
    <w:rPr>
      <w:sz w:val="28"/>
    </w:rPr>
  </w:style>
  <w:style w:type="paragraph" w:styleId="aff0">
    <w:name w:val="No Spacing"/>
    <w:basedOn w:val="a"/>
    <w:link w:val="aff"/>
    <w:uiPriority w:val="99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aliases w:val="ПАРАГРАФ Знак,Абзац списка для документ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aliases w:val="ПАРАГРАФ,Абзац списка для документа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6">
    <w:name w:val="Quote"/>
    <w:basedOn w:val="a"/>
    <w:next w:val="a"/>
    <w:link w:val="27"/>
    <w:uiPriority w:val="9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7">
    <w:name w:val="Цитата 2 Знак"/>
    <w:basedOn w:val="a0"/>
    <w:link w:val="26"/>
    <w:uiPriority w:val="9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99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99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8">
    <w:name w:val="Основной текст (2)_"/>
    <w:link w:val="29"/>
    <w:locked/>
    <w:rsid w:val="006B7A21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styleId="afff1">
    <w:name w:val="Hyperlink"/>
    <w:uiPriority w:val="99"/>
    <w:semiHidden/>
    <w:unhideWhenUsed/>
    <w:rsid w:val="00E16FB5"/>
    <w:rPr>
      <w:color w:val="auto"/>
      <w:u w:val="single"/>
    </w:rPr>
  </w:style>
  <w:style w:type="character" w:styleId="afff2">
    <w:name w:val="FollowedHyperlink"/>
    <w:uiPriority w:val="99"/>
    <w:semiHidden/>
    <w:unhideWhenUsed/>
    <w:rsid w:val="00E16FB5"/>
    <w:rPr>
      <w:color w:val="800080"/>
      <w:u w:val="single"/>
    </w:rPr>
  </w:style>
  <w:style w:type="character" w:customStyle="1" w:styleId="310">
    <w:name w:val="Заголовок 3 Знак1"/>
    <w:aliases w:val="Знак2 Знак Знак1"/>
    <w:basedOn w:val="a0"/>
    <w:uiPriority w:val="99"/>
    <w:semiHidden/>
    <w:rsid w:val="00E16FB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f3">
    <w:name w:val="Strong"/>
    <w:qFormat/>
    <w:rsid w:val="00E16FB5"/>
    <w:rPr>
      <w:b/>
      <w:bCs w:val="0"/>
    </w:rPr>
  </w:style>
  <w:style w:type="paragraph" w:styleId="afff4">
    <w:name w:val="Normal (Web)"/>
    <w:basedOn w:val="a"/>
    <w:uiPriority w:val="99"/>
    <w:semiHidden/>
    <w:unhideWhenUsed/>
    <w:rsid w:val="00E16FB5"/>
    <w:pPr>
      <w:spacing w:before="100" w:beforeAutospacing="1" w:after="100" w:afterAutospacing="1"/>
    </w:pPr>
    <w:rPr>
      <w:sz w:val="24"/>
      <w:szCs w:val="24"/>
    </w:rPr>
  </w:style>
  <w:style w:type="paragraph" w:styleId="14">
    <w:name w:val="toc 1"/>
    <w:basedOn w:val="a"/>
    <w:next w:val="a"/>
    <w:autoRedefine/>
    <w:uiPriority w:val="99"/>
    <w:semiHidden/>
    <w:unhideWhenUsed/>
    <w:rsid w:val="00E16FB5"/>
    <w:rPr>
      <w:sz w:val="24"/>
      <w:szCs w:val="24"/>
    </w:rPr>
  </w:style>
  <w:style w:type="paragraph" w:styleId="2a">
    <w:name w:val="toc 2"/>
    <w:basedOn w:val="a"/>
    <w:next w:val="a"/>
    <w:autoRedefine/>
    <w:uiPriority w:val="99"/>
    <w:semiHidden/>
    <w:unhideWhenUsed/>
    <w:rsid w:val="00E16FB5"/>
    <w:pPr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unhideWhenUsed/>
    <w:rsid w:val="00E16FB5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hAnsi="Calibri" w:cs="Calibri"/>
      <w:sz w:val="22"/>
      <w:szCs w:val="22"/>
      <w:lang w:eastAsia="en-US"/>
    </w:rPr>
  </w:style>
  <w:style w:type="paragraph" w:styleId="41">
    <w:name w:val="toc 4"/>
    <w:basedOn w:val="a"/>
    <w:next w:val="a"/>
    <w:autoRedefine/>
    <w:uiPriority w:val="99"/>
    <w:semiHidden/>
    <w:unhideWhenUsed/>
    <w:rsid w:val="00E16FB5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unhideWhenUsed/>
    <w:rsid w:val="00E16FB5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99"/>
    <w:semiHidden/>
    <w:unhideWhenUsed/>
    <w:rsid w:val="00E16FB5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99"/>
    <w:semiHidden/>
    <w:unhideWhenUsed/>
    <w:rsid w:val="00E16FB5"/>
    <w:pPr>
      <w:ind w:left="1440"/>
    </w:pPr>
    <w:rPr>
      <w:sz w:val="24"/>
      <w:szCs w:val="24"/>
    </w:rPr>
  </w:style>
  <w:style w:type="paragraph" w:styleId="82">
    <w:name w:val="toc 8"/>
    <w:basedOn w:val="a"/>
    <w:next w:val="a"/>
    <w:autoRedefine/>
    <w:uiPriority w:val="99"/>
    <w:semiHidden/>
    <w:unhideWhenUsed/>
    <w:rsid w:val="00E16FB5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99"/>
    <w:semiHidden/>
    <w:unhideWhenUsed/>
    <w:rsid w:val="00E16FB5"/>
    <w:pPr>
      <w:ind w:left="1920"/>
    </w:pPr>
    <w:rPr>
      <w:sz w:val="24"/>
      <w:szCs w:val="24"/>
    </w:rPr>
  </w:style>
  <w:style w:type="paragraph" w:styleId="afff5">
    <w:name w:val="caption"/>
    <w:basedOn w:val="a"/>
    <w:next w:val="a3"/>
    <w:uiPriority w:val="99"/>
    <w:semiHidden/>
    <w:unhideWhenUsed/>
    <w:qFormat/>
    <w:rsid w:val="00E16FB5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 w:eastAsia="en-US"/>
    </w:rPr>
  </w:style>
  <w:style w:type="paragraph" w:styleId="afff6">
    <w:name w:val="List"/>
    <w:basedOn w:val="a"/>
    <w:uiPriority w:val="99"/>
    <w:semiHidden/>
    <w:unhideWhenUsed/>
    <w:rsid w:val="00E16FB5"/>
    <w:pPr>
      <w:ind w:left="283" w:hanging="283"/>
    </w:pPr>
    <w:rPr>
      <w:rFonts w:eastAsia="Calibri"/>
      <w:sz w:val="24"/>
      <w:szCs w:val="24"/>
    </w:rPr>
  </w:style>
  <w:style w:type="paragraph" w:styleId="2">
    <w:name w:val="List Bullet 2"/>
    <w:basedOn w:val="a"/>
    <w:autoRedefine/>
    <w:uiPriority w:val="99"/>
    <w:semiHidden/>
    <w:unhideWhenUsed/>
    <w:rsid w:val="00E16FB5"/>
    <w:pPr>
      <w:numPr>
        <w:numId w:val="3"/>
      </w:numPr>
      <w:tabs>
        <w:tab w:val="clear" w:pos="643"/>
      </w:tabs>
      <w:snapToGrid w:val="0"/>
      <w:ind w:left="566" w:firstLine="285"/>
      <w:jc w:val="both"/>
    </w:pPr>
  </w:style>
  <w:style w:type="character" w:customStyle="1" w:styleId="15">
    <w:name w:val="Подзаголовок Знак1"/>
    <w:aliases w:val="Подзаголовок Знак Знак Знак2,Подзаголовок Знак Знак Знак Знак1,Подзаголовок Знак Знак Знак Знак Знак Знак Знак Знак1,Подзаголовок Знак Знак Знак Знак Знак Знак1"/>
    <w:basedOn w:val="a0"/>
    <w:uiPriority w:val="99"/>
    <w:rsid w:val="00E16FB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7">
    <w:name w:val="Revision"/>
    <w:uiPriority w:val="99"/>
    <w:semiHidden/>
    <w:rsid w:val="00E16FB5"/>
  </w:style>
  <w:style w:type="paragraph" w:customStyle="1" w:styleId="afff8">
    <w:name w:val="Внимание"/>
    <w:basedOn w:val="a"/>
    <w:next w:val="a"/>
    <w:uiPriority w:val="99"/>
    <w:rsid w:val="00E16FB5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9">
    <w:name w:val="Внимание: криминал!!"/>
    <w:basedOn w:val="afff8"/>
    <w:next w:val="a"/>
    <w:uiPriority w:val="99"/>
    <w:rsid w:val="00E16FB5"/>
  </w:style>
  <w:style w:type="paragraph" w:customStyle="1" w:styleId="afffa">
    <w:name w:val="Внимание: недобросовестность!"/>
    <w:basedOn w:val="afff8"/>
    <w:next w:val="a"/>
    <w:uiPriority w:val="99"/>
    <w:rsid w:val="00E16FB5"/>
  </w:style>
  <w:style w:type="paragraph" w:customStyle="1" w:styleId="afffb">
    <w:name w:val="Основное меню (преемственное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fc">
    <w:name w:val="Заголовок"/>
    <w:basedOn w:val="afffb"/>
    <w:next w:val="a"/>
    <w:uiPriority w:val="99"/>
    <w:rsid w:val="00E16FB5"/>
    <w:pPr>
      <w:shd w:val="clear" w:color="auto" w:fill="E2E2E2"/>
    </w:pPr>
    <w:rPr>
      <w:rFonts w:ascii="Arial" w:hAnsi="Arial" w:cs="Times New Roman"/>
      <w:b/>
      <w:bCs/>
      <w:color w:val="0058A9"/>
    </w:rPr>
  </w:style>
  <w:style w:type="paragraph" w:customStyle="1" w:styleId="afffd">
    <w:name w:val="Заголовок группы контролов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ffe">
    <w:name w:val="Заголовок для информации об изменениях"/>
    <w:basedOn w:val="1"/>
    <w:next w:val="a"/>
    <w:uiPriority w:val="99"/>
    <w:rsid w:val="00E16FB5"/>
    <w:pPr>
      <w:keepNext w:val="0"/>
      <w:widowControl w:val="0"/>
      <w:shd w:val="clear" w:color="auto" w:fill="FFFFFF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f">
    <w:name w:val="Заголовок приложения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0">
    <w:name w:val="Заголовок распахивающейся части диалога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000080"/>
      <w:sz w:val="24"/>
      <w:szCs w:val="24"/>
    </w:rPr>
  </w:style>
  <w:style w:type="paragraph" w:customStyle="1" w:styleId="affff1">
    <w:name w:val="Заголовок статьи"/>
    <w:basedOn w:val="a"/>
    <w:next w:val="a"/>
    <w:uiPriority w:val="99"/>
    <w:rsid w:val="00E16FB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affff2">
    <w:name w:val="Заголовок ЭР (левое окно)"/>
    <w:basedOn w:val="a"/>
    <w:next w:val="a"/>
    <w:uiPriority w:val="99"/>
    <w:rsid w:val="00E16FB5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8"/>
      <w:szCs w:val="28"/>
    </w:rPr>
  </w:style>
  <w:style w:type="paragraph" w:customStyle="1" w:styleId="affff3">
    <w:name w:val="Заголовок ЭР (правое окно)"/>
    <w:basedOn w:val="affff2"/>
    <w:next w:val="a"/>
    <w:uiPriority w:val="99"/>
    <w:rsid w:val="00E16FB5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4">
    <w:name w:val="Интерактивный заголовок"/>
    <w:basedOn w:val="afffc"/>
    <w:next w:val="a"/>
    <w:uiPriority w:val="99"/>
    <w:rsid w:val="00E16FB5"/>
    <w:pPr>
      <w:shd w:val="clear" w:color="auto" w:fill="auto"/>
    </w:pPr>
    <w:rPr>
      <w:b w:val="0"/>
      <w:bCs w:val="0"/>
      <w:color w:val="auto"/>
      <w:u w:val="single"/>
    </w:rPr>
  </w:style>
  <w:style w:type="paragraph" w:customStyle="1" w:styleId="affff5">
    <w:name w:val="Текст информации об изменениях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color w:val="353842"/>
    </w:rPr>
  </w:style>
  <w:style w:type="paragraph" w:customStyle="1" w:styleId="affff6">
    <w:name w:val="Информация об изменениях"/>
    <w:basedOn w:val="affff5"/>
    <w:next w:val="a"/>
    <w:uiPriority w:val="99"/>
    <w:rsid w:val="00E16FB5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7">
    <w:name w:val="Текст (справка)"/>
    <w:basedOn w:val="a"/>
    <w:next w:val="a"/>
    <w:uiPriority w:val="99"/>
    <w:rsid w:val="00E16FB5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ff8">
    <w:name w:val="Комментарий"/>
    <w:basedOn w:val="affff7"/>
    <w:next w:val="a"/>
    <w:uiPriority w:val="99"/>
    <w:rsid w:val="00E16FB5"/>
    <w:pPr>
      <w:shd w:val="clear" w:color="auto" w:fill="F0F0F0"/>
      <w:spacing w:before="75"/>
      <w:ind w:left="0" w:right="0"/>
      <w:jc w:val="both"/>
    </w:pPr>
    <w:rPr>
      <w:color w:val="353842"/>
    </w:rPr>
  </w:style>
  <w:style w:type="paragraph" w:customStyle="1" w:styleId="affff9">
    <w:name w:val="Информация об изменениях документа"/>
    <w:basedOn w:val="affff8"/>
    <w:next w:val="a"/>
    <w:uiPriority w:val="99"/>
    <w:rsid w:val="00E16FB5"/>
    <w:pPr>
      <w:spacing w:before="0"/>
    </w:pPr>
    <w:rPr>
      <w:i/>
      <w:iCs/>
    </w:rPr>
  </w:style>
  <w:style w:type="paragraph" w:customStyle="1" w:styleId="affffa">
    <w:name w:val="Текст (лев. подпись)"/>
    <w:basedOn w:val="a"/>
    <w:next w:val="a"/>
    <w:uiPriority w:val="99"/>
    <w:rsid w:val="00E16FB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b">
    <w:name w:val="Колонтитул (левый)"/>
    <w:basedOn w:val="affffa"/>
    <w:next w:val="a"/>
    <w:uiPriority w:val="99"/>
    <w:rsid w:val="00E16FB5"/>
    <w:pPr>
      <w:jc w:val="both"/>
    </w:pPr>
    <w:rPr>
      <w:sz w:val="16"/>
      <w:szCs w:val="16"/>
    </w:rPr>
  </w:style>
  <w:style w:type="paragraph" w:customStyle="1" w:styleId="affffc">
    <w:name w:val="Текст (прав. подпись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d">
    <w:name w:val="Колонтитул (правый)"/>
    <w:basedOn w:val="affffc"/>
    <w:next w:val="a"/>
    <w:uiPriority w:val="99"/>
    <w:rsid w:val="00E16FB5"/>
    <w:pPr>
      <w:jc w:val="both"/>
    </w:pPr>
    <w:rPr>
      <w:sz w:val="16"/>
      <w:szCs w:val="16"/>
    </w:rPr>
  </w:style>
  <w:style w:type="paragraph" w:customStyle="1" w:styleId="affffe">
    <w:name w:val="Комментарий пользователя"/>
    <w:basedOn w:val="affff8"/>
    <w:next w:val="a"/>
    <w:uiPriority w:val="99"/>
    <w:rsid w:val="00E16FB5"/>
    <w:pPr>
      <w:shd w:val="clear" w:color="auto" w:fill="FFDFE0"/>
      <w:spacing w:before="0"/>
      <w:jc w:val="left"/>
    </w:pPr>
  </w:style>
  <w:style w:type="paragraph" w:customStyle="1" w:styleId="afffff">
    <w:name w:val="Куда обратиться?"/>
    <w:basedOn w:val="afff8"/>
    <w:next w:val="a"/>
    <w:uiPriority w:val="99"/>
    <w:rsid w:val="00E16FB5"/>
  </w:style>
  <w:style w:type="paragraph" w:customStyle="1" w:styleId="afffff0">
    <w:name w:val="Моноширинный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1">
    <w:name w:val="Необходимые документы"/>
    <w:basedOn w:val="afff8"/>
    <w:next w:val="a"/>
    <w:uiPriority w:val="99"/>
    <w:rsid w:val="00E16FB5"/>
  </w:style>
  <w:style w:type="paragraph" w:customStyle="1" w:styleId="afffff2">
    <w:name w:val="Нормальный (таблица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3">
    <w:name w:val="Объект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f4">
    <w:name w:val="Таблицы (моноширинный)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5">
    <w:name w:val="Оглавление"/>
    <w:basedOn w:val="afffff4"/>
    <w:next w:val="a"/>
    <w:uiPriority w:val="99"/>
    <w:rsid w:val="00E16FB5"/>
  </w:style>
  <w:style w:type="paragraph" w:customStyle="1" w:styleId="afffff6">
    <w:name w:val="Переменная часть"/>
    <w:basedOn w:val="afffb"/>
    <w:next w:val="a"/>
    <w:uiPriority w:val="99"/>
    <w:rsid w:val="00E16FB5"/>
    <w:rPr>
      <w:rFonts w:ascii="Arial" w:hAnsi="Arial" w:cs="Times New Roman"/>
      <w:sz w:val="20"/>
      <w:szCs w:val="20"/>
    </w:rPr>
  </w:style>
  <w:style w:type="paragraph" w:customStyle="1" w:styleId="afffff7">
    <w:name w:val="Подвал для информации об изменениях"/>
    <w:basedOn w:val="1"/>
    <w:next w:val="a"/>
    <w:uiPriority w:val="99"/>
    <w:rsid w:val="00E16FB5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ff8">
    <w:name w:val="Подзаголовок для информации об изменениях"/>
    <w:basedOn w:val="affff5"/>
    <w:next w:val="a"/>
    <w:uiPriority w:val="99"/>
    <w:rsid w:val="00E16FB5"/>
    <w:rPr>
      <w:b/>
      <w:bCs/>
      <w:sz w:val="24"/>
      <w:szCs w:val="24"/>
    </w:rPr>
  </w:style>
  <w:style w:type="paragraph" w:customStyle="1" w:styleId="afffff9">
    <w:name w:val="Подчёркнуный текст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a">
    <w:name w:val="Постоянная часть"/>
    <w:basedOn w:val="afffb"/>
    <w:next w:val="a"/>
    <w:uiPriority w:val="99"/>
    <w:rsid w:val="00E16FB5"/>
    <w:rPr>
      <w:rFonts w:ascii="Arial" w:hAnsi="Arial" w:cs="Times New Roman"/>
      <w:sz w:val="22"/>
      <w:szCs w:val="22"/>
    </w:rPr>
  </w:style>
  <w:style w:type="paragraph" w:customStyle="1" w:styleId="afffffb">
    <w:name w:val="Прижатый влево"/>
    <w:basedOn w:val="a"/>
    <w:next w:val="a"/>
    <w:uiPriority w:val="99"/>
    <w:rsid w:val="00E16FB5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fc">
    <w:name w:val="Пример."/>
    <w:basedOn w:val="afff8"/>
    <w:next w:val="a"/>
    <w:uiPriority w:val="99"/>
    <w:rsid w:val="00E16FB5"/>
  </w:style>
  <w:style w:type="paragraph" w:customStyle="1" w:styleId="afffffd">
    <w:name w:val="Примечание."/>
    <w:basedOn w:val="afff8"/>
    <w:next w:val="a"/>
    <w:uiPriority w:val="99"/>
    <w:rsid w:val="00E16FB5"/>
  </w:style>
  <w:style w:type="paragraph" w:customStyle="1" w:styleId="afffffe">
    <w:name w:val="Словарная статья"/>
    <w:basedOn w:val="a"/>
    <w:next w:val="a"/>
    <w:uiPriority w:val="99"/>
    <w:rsid w:val="00E16FB5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paragraph" w:customStyle="1" w:styleId="affffff">
    <w:name w:val="Ссылка на официальную публикацию"/>
    <w:basedOn w:val="a"/>
    <w:next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f0">
    <w:name w:val="Текст в таблице"/>
    <w:basedOn w:val="afffff2"/>
    <w:next w:val="a"/>
    <w:uiPriority w:val="99"/>
    <w:rsid w:val="00E16FB5"/>
    <w:pPr>
      <w:ind w:firstLine="500"/>
    </w:pPr>
  </w:style>
  <w:style w:type="paragraph" w:customStyle="1" w:styleId="affffff1">
    <w:name w:val="Текст ЭР (см. также)"/>
    <w:basedOn w:val="a"/>
    <w:next w:val="a"/>
    <w:uiPriority w:val="99"/>
    <w:rsid w:val="00E16FB5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2"/>
      <w:szCs w:val="22"/>
    </w:rPr>
  </w:style>
  <w:style w:type="paragraph" w:customStyle="1" w:styleId="affffff2">
    <w:name w:val="Технический комментарий"/>
    <w:basedOn w:val="a"/>
    <w:next w:val="a"/>
    <w:uiPriority w:val="99"/>
    <w:rsid w:val="00E16FB5"/>
    <w:pPr>
      <w:widowControl w:val="0"/>
      <w:shd w:val="clear" w:color="auto" w:fill="FFFFA6"/>
      <w:autoSpaceDE w:val="0"/>
      <w:autoSpaceDN w:val="0"/>
      <w:adjustRightInd w:val="0"/>
    </w:pPr>
    <w:rPr>
      <w:rFonts w:ascii="Arial" w:hAnsi="Arial"/>
      <w:color w:val="463F31"/>
      <w:sz w:val="24"/>
      <w:szCs w:val="24"/>
    </w:rPr>
  </w:style>
  <w:style w:type="paragraph" w:customStyle="1" w:styleId="affffff3">
    <w:name w:val="Формула"/>
    <w:basedOn w:val="a"/>
    <w:next w:val="a"/>
    <w:uiPriority w:val="99"/>
    <w:rsid w:val="00E16FB5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fff4">
    <w:name w:val="Центрированный (таблица)"/>
    <w:basedOn w:val="afffff2"/>
    <w:next w:val="a"/>
    <w:uiPriority w:val="99"/>
    <w:rsid w:val="00E16FB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16FB5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6"/>
      <w:szCs w:val="26"/>
    </w:rPr>
  </w:style>
  <w:style w:type="paragraph" w:customStyle="1" w:styleId="-31">
    <w:name w:val="Светлая сетка - Акцент 31"/>
    <w:basedOn w:val="a"/>
    <w:uiPriority w:val="99"/>
    <w:rsid w:val="00E16FB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2">
    <w:name w:val="Подпись к картинке (5)"/>
    <w:link w:val="510"/>
    <w:locked/>
    <w:rsid w:val="00E16FB5"/>
    <w:rPr>
      <w:b/>
      <w:sz w:val="12"/>
      <w:shd w:val="clear" w:color="auto" w:fill="FFFFFF"/>
    </w:rPr>
  </w:style>
  <w:style w:type="paragraph" w:customStyle="1" w:styleId="510">
    <w:name w:val="Подпись к картинке (5)1"/>
    <w:basedOn w:val="a"/>
    <w:link w:val="52"/>
    <w:rsid w:val="00E16FB5"/>
    <w:pPr>
      <w:shd w:val="clear" w:color="auto" w:fill="FFFFFF"/>
      <w:spacing w:line="322" w:lineRule="exact"/>
      <w:jc w:val="both"/>
    </w:pPr>
    <w:rPr>
      <w:b/>
      <w:sz w:val="12"/>
    </w:rPr>
  </w:style>
  <w:style w:type="paragraph" w:customStyle="1" w:styleId="ConsPlusCell">
    <w:name w:val="ConsPlusCell"/>
    <w:uiPriority w:val="99"/>
    <w:rsid w:val="00E16FB5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53">
    <w:name w:val="Сноска (5)"/>
    <w:link w:val="511"/>
    <w:locked/>
    <w:rsid w:val="00E16FB5"/>
    <w:rPr>
      <w:sz w:val="18"/>
      <w:szCs w:val="18"/>
      <w:shd w:val="clear" w:color="auto" w:fill="FFFFFF"/>
    </w:rPr>
  </w:style>
  <w:style w:type="paragraph" w:customStyle="1" w:styleId="511">
    <w:name w:val="Сноска (5)1"/>
    <w:basedOn w:val="a"/>
    <w:link w:val="53"/>
    <w:rsid w:val="00E16FB5"/>
    <w:pPr>
      <w:shd w:val="clear" w:color="auto" w:fill="FFFFFF"/>
      <w:spacing w:before="180" w:after="60" w:line="293" w:lineRule="exact"/>
      <w:jc w:val="both"/>
    </w:pPr>
    <w:rPr>
      <w:sz w:val="18"/>
      <w:szCs w:val="18"/>
    </w:rPr>
  </w:style>
  <w:style w:type="character" w:customStyle="1" w:styleId="240">
    <w:name w:val="Основной текст (24)"/>
    <w:link w:val="24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0"/>
    <w:rsid w:val="00E16FB5"/>
    <w:pPr>
      <w:shd w:val="clear" w:color="auto" w:fill="FFFFFF"/>
      <w:spacing w:after="300" w:line="240" w:lineRule="atLeast"/>
    </w:pPr>
    <w:rPr>
      <w:b/>
      <w:bCs/>
      <w:sz w:val="16"/>
      <w:szCs w:val="16"/>
    </w:rPr>
  </w:style>
  <w:style w:type="character" w:customStyle="1" w:styleId="211">
    <w:name w:val="Основной текст (21)"/>
    <w:link w:val="2110"/>
    <w:locked/>
    <w:rsid w:val="00E16FB5"/>
    <w:rPr>
      <w:b/>
      <w:bCs/>
      <w:w w:val="120"/>
      <w:sz w:val="10"/>
      <w:szCs w:val="10"/>
      <w:shd w:val="clear" w:color="auto" w:fill="FFFFFF"/>
    </w:rPr>
  </w:style>
  <w:style w:type="paragraph" w:customStyle="1" w:styleId="2110">
    <w:name w:val="Основной текст (21)1"/>
    <w:basedOn w:val="a"/>
    <w:link w:val="211"/>
    <w:rsid w:val="00E16FB5"/>
    <w:pPr>
      <w:shd w:val="clear" w:color="auto" w:fill="FFFFFF"/>
      <w:spacing w:line="182" w:lineRule="exact"/>
    </w:pPr>
    <w:rPr>
      <w:b/>
      <w:bCs/>
      <w:w w:val="120"/>
      <w:sz w:val="10"/>
      <w:szCs w:val="10"/>
    </w:rPr>
  </w:style>
  <w:style w:type="character" w:customStyle="1" w:styleId="200">
    <w:name w:val="Основной текст (20)"/>
    <w:link w:val="201"/>
    <w:locked/>
    <w:rsid w:val="00E16FB5"/>
    <w:rPr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E16FB5"/>
    <w:pPr>
      <w:shd w:val="clear" w:color="auto" w:fill="FFFFFF"/>
      <w:spacing w:after="60" w:line="293" w:lineRule="exact"/>
      <w:ind w:hanging="360"/>
      <w:jc w:val="both"/>
    </w:pPr>
    <w:rPr>
      <w:sz w:val="18"/>
      <w:szCs w:val="18"/>
    </w:rPr>
  </w:style>
  <w:style w:type="paragraph" w:customStyle="1" w:styleId="xl85">
    <w:name w:val="xl8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E16FB5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uiPriority w:val="99"/>
    <w:rsid w:val="00E16FB5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ffffff5">
    <w:name w:val="Знак Знак Знак Знак Знак Знак Знак Знак Знак Знак"/>
    <w:basedOn w:val="a"/>
    <w:uiPriority w:val="99"/>
    <w:rsid w:val="00E16FB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E16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2">
    <w:name w:val="Основной текст 21"/>
    <w:basedOn w:val="a"/>
    <w:uiPriority w:val="99"/>
    <w:rsid w:val="00E16FB5"/>
    <w:pPr>
      <w:suppressAutoHyphens/>
      <w:jc w:val="both"/>
    </w:pPr>
    <w:rPr>
      <w:sz w:val="28"/>
      <w:szCs w:val="28"/>
      <w:lang w:eastAsia="ar-SA"/>
    </w:rPr>
  </w:style>
  <w:style w:type="paragraph" w:customStyle="1" w:styleId="rvps698610">
    <w:name w:val="rvps698610"/>
    <w:basedOn w:val="a"/>
    <w:uiPriority w:val="99"/>
    <w:rsid w:val="00E16FB5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6">
    <w:name w:val="Абзац списка1"/>
    <w:basedOn w:val="a"/>
    <w:uiPriority w:val="99"/>
    <w:rsid w:val="00E16FB5"/>
    <w:pPr>
      <w:ind w:left="720"/>
    </w:pPr>
    <w:rPr>
      <w:sz w:val="24"/>
      <w:szCs w:val="24"/>
    </w:rPr>
  </w:style>
  <w:style w:type="paragraph" w:customStyle="1" w:styleId="110">
    <w:name w:val="Знак Знак11 Знак Знак Знак Знак"/>
    <w:basedOn w:val="a"/>
    <w:uiPriority w:val="99"/>
    <w:rsid w:val="00E16FB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6">
    <w:name w:val="Знак"/>
    <w:basedOn w:val="a"/>
    <w:uiPriority w:val="99"/>
    <w:rsid w:val="00E16FB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font5">
    <w:name w:val="font5"/>
    <w:basedOn w:val="a"/>
    <w:uiPriority w:val="99"/>
    <w:rsid w:val="00E16FB5"/>
    <w:pPr>
      <w:spacing w:before="100" w:beforeAutospacing="1" w:after="100" w:afterAutospacing="1"/>
    </w:pPr>
  </w:style>
  <w:style w:type="paragraph" w:customStyle="1" w:styleId="font6">
    <w:name w:val="font6"/>
    <w:basedOn w:val="a"/>
    <w:uiPriority w:val="99"/>
    <w:rsid w:val="00E16FB5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uiPriority w:val="99"/>
    <w:rsid w:val="00E16FB5"/>
    <w:pPr>
      <w:spacing w:before="100" w:beforeAutospacing="1" w:after="100" w:afterAutospacing="1"/>
    </w:pPr>
    <w:rPr>
      <w:rFonts w:ascii="Symbol" w:hAnsi="Symbol" w:cs="Symbol"/>
    </w:rPr>
  </w:style>
  <w:style w:type="paragraph" w:customStyle="1" w:styleId="xl63">
    <w:name w:val="xl6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64">
    <w:name w:val="xl64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E16F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1">
    <w:name w:val="xl8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6">
    <w:name w:val="xl8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8">
    <w:name w:val="xl88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9">
    <w:name w:val="xl89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97">
    <w:name w:val="xl9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8">
    <w:name w:val="xl98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9">
    <w:name w:val="xl99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-32">
    <w:name w:val="Светлая сетка - Акцент 32"/>
    <w:basedOn w:val="a"/>
    <w:uiPriority w:val="99"/>
    <w:rsid w:val="00E16FB5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E16FB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-21">
    <w:name w:val="Средняя сетка 1 - Акцент 21"/>
    <w:basedOn w:val="a"/>
    <w:uiPriority w:val="99"/>
    <w:rsid w:val="00E16FB5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17">
    <w:name w:val="Знак1"/>
    <w:basedOn w:val="a"/>
    <w:uiPriority w:val="99"/>
    <w:rsid w:val="00E16FB5"/>
    <w:rPr>
      <w:rFonts w:ascii="Verdana" w:eastAsia="Calibri" w:hAnsi="Verdana" w:cs="Verdana"/>
      <w:lang w:val="en-US" w:eastAsia="en-US"/>
    </w:rPr>
  </w:style>
  <w:style w:type="paragraph" w:customStyle="1" w:styleId="18">
    <w:name w:val="Стиль1"/>
    <w:basedOn w:val="a"/>
    <w:uiPriority w:val="99"/>
    <w:rsid w:val="00E16FB5"/>
    <w:pPr>
      <w:jc w:val="both"/>
    </w:pPr>
    <w:rPr>
      <w:sz w:val="22"/>
      <w:szCs w:val="22"/>
      <w:lang w:val="en-AU" w:eastAsia="en-US"/>
    </w:rPr>
  </w:style>
  <w:style w:type="paragraph" w:customStyle="1" w:styleId="2b">
    <w:name w:val="Стиль2"/>
    <w:basedOn w:val="18"/>
    <w:uiPriority w:val="99"/>
    <w:rsid w:val="00E16FB5"/>
    <w:pPr>
      <w:jc w:val="right"/>
    </w:pPr>
    <w:rPr>
      <w:sz w:val="26"/>
      <w:szCs w:val="26"/>
    </w:rPr>
  </w:style>
  <w:style w:type="character" w:customStyle="1" w:styleId="111">
    <w:name w:val="Основной текст (11)"/>
    <w:link w:val="1110"/>
    <w:locked/>
    <w:rsid w:val="00E16FB5"/>
    <w:rPr>
      <w:sz w:val="18"/>
      <w:szCs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rsid w:val="00E16FB5"/>
    <w:pPr>
      <w:shd w:val="clear" w:color="auto" w:fill="FFFFFF"/>
      <w:spacing w:before="480" w:after="2400" w:line="413" w:lineRule="exact"/>
    </w:pPr>
    <w:rPr>
      <w:sz w:val="18"/>
      <w:szCs w:val="18"/>
    </w:rPr>
  </w:style>
  <w:style w:type="character" w:customStyle="1" w:styleId="19">
    <w:name w:val="Основной текст (19)"/>
    <w:link w:val="191"/>
    <w:locked/>
    <w:rsid w:val="00E16FB5"/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E16FB5"/>
    <w:pPr>
      <w:shd w:val="clear" w:color="auto" w:fill="FFFFFF"/>
      <w:spacing w:before="240" w:after="60" w:line="298" w:lineRule="exact"/>
      <w:ind w:hanging="360"/>
    </w:pPr>
    <w:rPr>
      <w:sz w:val="18"/>
      <w:szCs w:val="18"/>
    </w:rPr>
  </w:style>
  <w:style w:type="character" w:customStyle="1" w:styleId="62">
    <w:name w:val="Подпись к картинке (6)"/>
    <w:link w:val="610"/>
    <w:locked/>
    <w:rsid w:val="00E16FB5"/>
    <w:rPr>
      <w:b/>
      <w:bCs/>
      <w:sz w:val="12"/>
      <w:szCs w:val="12"/>
      <w:shd w:val="clear" w:color="auto" w:fill="FFFFFF"/>
    </w:rPr>
  </w:style>
  <w:style w:type="paragraph" w:customStyle="1" w:styleId="610">
    <w:name w:val="Подпись к картинке (6)1"/>
    <w:basedOn w:val="a"/>
    <w:link w:val="62"/>
    <w:rsid w:val="00E16FB5"/>
    <w:pPr>
      <w:shd w:val="clear" w:color="auto" w:fill="FFFFFF"/>
      <w:spacing w:line="240" w:lineRule="atLeast"/>
    </w:pPr>
    <w:rPr>
      <w:b/>
      <w:bCs/>
      <w:sz w:val="12"/>
      <w:szCs w:val="12"/>
    </w:rPr>
  </w:style>
  <w:style w:type="character" w:customStyle="1" w:styleId="affffff7">
    <w:name w:val="Колонтитул"/>
    <w:link w:val="1a"/>
    <w:locked/>
    <w:rsid w:val="00E16FB5"/>
    <w:rPr>
      <w:shd w:val="clear" w:color="auto" w:fill="FFFFFF"/>
    </w:rPr>
  </w:style>
  <w:style w:type="paragraph" w:customStyle="1" w:styleId="1a">
    <w:name w:val="Колонтитул1"/>
    <w:basedOn w:val="a"/>
    <w:link w:val="affffff7"/>
    <w:rsid w:val="00E16FB5"/>
    <w:pPr>
      <w:shd w:val="clear" w:color="auto" w:fill="FFFFFF"/>
    </w:pPr>
  </w:style>
  <w:style w:type="character" w:customStyle="1" w:styleId="42">
    <w:name w:val="Подпись к картинке (4)"/>
    <w:link w:val="410"/>
    <w:locked/>
    <w:rsid w:val="00E16FB5"/>
    <w:rPr>
      <w:sz w:val="18"/>
      <w:szCs w:val="18"/>
      <w:shd w:val="clear" w:color="auto" w:fill="FFFFFF"/>
    </w:rPr>
  </w:style>
  <w:style w:type="paragraph" w:customStyle="1" w:styleId="410">
    <w:name w:val="Подпись к картинке (4)1"/>
    <w:basedOn w:val="a"/>
    <w:link w:val="42"/>
    <w:rsid w:val="00E16FB5"/>
    <w:pPr>
      <w:shd w:val="clear" w:color="auto" w:fill="FFFFFF"/>
      <w:spacing w:line="240" w:lineRule="atLeast"/>
    </w:pPr>
    <w:rPr>
      <w:sz w:val="18"/>
      <w:szCs w:val="18"/>
    </w:rPr>
  </w:style>
  <w:style w:type="character" w:customStyle="1" w:styleId="43">
    <w:name w:val="Заголовок №4"/>
    <w:link w:val="411"/>
    <w:locked/>
    <w:rsid w:val="00E16FB5"/>
    <w:rPr>
      <w:b/>
      <w:bCs/>
      <w:sz w:val="26"/>
      <w:szCs w:val="26"/>
      <w:shd w:val="clear" w:color="auto" w:fill="FFFFFF"/>
    </w:rPr>
  </w:style>
  <w:style w:type="paragraph" w:customStyle="1" w:styleId="411">
    <w:name w:val="Заголовок №41"/>
    <w:basedOn w:val="a"/>
    <w:link w:val="43"/>
    <w:rsid w:val="00E16FB5"/>
    <w:pPr>
      <w:shd w:val="clear" w:color="auto" w:fill="FFFFFF"/>
      <w:spacing w:before="300" w:after="180" w:line="240" w:lineRule="atLeast"/>
      <w:outlineLvl w:val="3"/>
    </w:pPr>
    <w:rPr>
      <w:b/>
      <w:bCs/>
      <w:sz w:val="26"/>
      <w:szCs w:val="26"/>
    </w:rPr>
  </w:style>
  <w:style w:type="character" w:customStyle="1" w:styleId="54">
    <w:name w:val="Заголовок №5"/>
    <w:link w:val="512"/>
    <w:locked/>
    <w:rsid w:val="00E16FB5"/>
    <w:rPr>
      <w:sz w:val="22"/>
      <w:szCs w:val="22"/>
      <w:shd w:val="clear" w:color="auto" w:fill="FFFFFF"/>
    </w:rPr>
  </w:style>
  <w:style w:type="paragraph" w:customStyle="1" w:styleId="512">
    <w:name w:val="Заголовок №51"/>
    <w:basedOn w:val="a"/>
    <w:link w:val="54"/>
    <w:rsid w:val="00E16FB5"/>
    <w:pPr>
      <w:shd w:val="clear" w:color="auto" w:fill="FFFFFF"/>
      <w:spacing w:before="240" w:after="240" w:line="240" w:lineRule="atLeast"/>
      <w:outlineLvl w:val="4"/>
    </w:pPr>
    <w:rPr>
      <w:sz w:val="22"/>
      <w:szCs w:val="22"/>
    </w:rPr>
  </w:style>
  <w:style w:type="character" w:customStyle="1" w:styleId="38">
    <w:name w:val="Основной текст (38)"/>
    <w:link w:val="381"/>
    <w:locked/>
    <w:rsid w:val="00E16FB5"/>
    <w:rPr>
      <w:b/>
      <w:bCs/>
      <w:sz w:val="18"/>
      <w:szCs w:val="18"/>
      <w:shd w:val="clear" w:color="auto" w:fill="FFFFFF"/>
    </w:rPr>
  </w:style>
  <w:style w:type="paragraph" w:customStyle="1" w:styleId="381">
    <w:name w:val="Основной текст (38)1"/>
    <w:basedOn w:val="a"/>
    <w:link w:val="38"/>
    <w:rsid w:val="00E16FB5"/>
    <w:pPr>
      <w:shd w:val="clear" w:color="auto" w:fill="FFFFFF"/>
      <w:spacing w:after="60" w:line="293" w:lineRule="exact"/>
      <w:jc w:val="both"/>
    </w:pPr>
    <w:rPr>
      <w:b/>
      <w:bCs/>
      <w:sz w:val="18"/>
      <w:szCs w:val="18"/>
    </w:rPr>
  </w:style>
  <w:style w:type="character" w:customStyle="1" w:styleId="92">
    <w:name w:val="Подпись к картинке (9)"/>
    <w:link w:val="910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910">
    <w:name w:val="Подпись к картинке (9)1"/>
    <w:basedOn w:val="a"/>
    <w:link w:val="92"/>
    <w:rsid w:val="00E16FB5"/>
    <w:pPr>
      <w:shd w:val="clear" w:color="auto" w:fill="FFFFFF"/>
      <w:spacing w:line="240" w:lineRule="atLeast"/>
    </w:pPr>
    <w:rPr>
      <w:b/>
      <w:bCs/>
      <w:sz w:val="16"/>
      <w:szCs w:val="16"/>
    </w:rPr>
  </w:style>
  <w:style w:type="character" w:customStyle="1" w:styleId="100">
    <w:name w:val="Подпись к картинке (10)"/>
    <w:link w:val="10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101">
    <w:name w:val="Подпись к картинке (10)1"/>
    <w:basedOn w:val="a"/>
    <w:link w:val="100"/>
    <w:rsid w:val="00E16FB5"/>
    <w:pPr>
      <w:shd w:val="clear" w:color="auto" w:fill="FFFFFF"/>
      <w:spacing w:line="480" w:lineRule="exact"/>
      <w:jc w:val="both"/>
    </w:pPr>
    <w:rPr>
      <w:b/>
      <w:bCs/>
      <w:sz w:val="16"/>
      <w:szCs w:val="16"/>
    </w:rPr>
  </w:style>
  <w:style w:type="character" w:customStyle="1" w:styleId="44">
    <w:name w:val="Подпись к таблице (4)"/>
    <w:link w:val="412"/>
    <w:locked/>
    <w:rsid w:val="00E16FB5"/>
    <w:rPr>
      <w:b/>
      <w:bCs/>
      <w:sz w:val="18"/>
      <w:szCs w:val="18"/>
      <w:shd w:val="clear" w:color="auto" w:fill="FFFFFF"/>
    </w:rPr>
  </w:style>
  <w:style w:type="paragraph" w:customStyle="1" w:styleId="412">
    <w:name w:val="Подпись к таблице (4)1"/>
    <w:basedOn w:val="a"/>
    <w:link w:val="44"/>
    <w:rsid w:val="00E16FB5"/>
    <w:pPr>
      <w:shd w:val="clear" w:color="auto" w:fill="FFFFFF"/>
      <w:spacing w:line="240" w:lineRule="atLeast"/>
    </w:pPr>
    <w:rPr>
      <w:b/>
      <w:bCs/>
      <w:sz w:val="18"/>
      <w:szCs w:val="18"/>
    </w:rPr>
  </w:style>
  <w:style w:type="character" w:customStyle="1" w:styleId="130">
    <w:name w:val="Основной текст (13)"/>
    <w:link w:val="131"/>
    <w:locked/>
    <w:rsid w:val="00E16FB5"/>
    <w:rPr>
      <w:sz w:val="16"/>
      <w:szCs w:val="16"/>
      <w:shd w:val="clear" w:color="auto" w:fill="FFFFFF"/>
    </w:rPr>
  </w:style>
  <w:style w:type="paragraph" w:customStyle="1" w:styleId="131">
    <w:name w:val="Основной текст (13)1"/>
    <w:basedOn w:val="a"/>
    <w:link w:val="130"/>
    <w:rsid w:val="00E16FB5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39">
    <w:name w:val="Основной текст (39)"/>
    <w:link w:val="39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link w:val="39"/>
    <w:rsid w:val="00E16FB5"/>
    <w:pPr>
      <w:shd w:val="clear" w:color="auto" w:fill="FFFFFF"/>
      <w:spacing w:line="240" w:lineRule="atLeast"/>
      <w:jc w:val="right"/>
    </w:pPr>
    <w:rPr>
      <w:b/>
      <w:bCs/>
      <w:sz w:val="16"/>
      <w:szCs w:val="16"/>
    </w:rPr>
  </w:style>
  <w:style w:type="character" w:customStyle="1" w:styleId="affffff8">
    <w:name w:val="Сноска"/>
    <w:link w:val="1b"/>
    <w:locked/>
    <w:rsid w:val="00E16FB5"/>
    <w:rPr>
      <w:sz w:val="16"/>
      <w:szCs w:val="16"/>
      <w:shd w:val="clear" w:color="auto" w:fill="FFFFFF"/>
    </w:rPr>
  </w:style>
  <w:style w:type="paragraph" w:customStyle="1" w:styleId="1b">
    <w:name w:val="Сноска1"/>
    <w:basedOn w:val="a"/>
    <w:link w:val="affffff8"/>
    <w:rsid w:val="00E16FB5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affffff9">
    <w:name w:val="Подпись к таблице"/>
    <w:link w:val="1c"/>
    <w:locked/>
    <w:rsid w:val="00E16FB5"/>
    <w:rPr>
      <w:b/>
      <w:bCs/>
      <w:sz w:val="18"/>
      <w:szCs w:val="18"/>
      <w:shd w:val="clear" w:color="auto" w:fill="FFFFFF"/>
    </w:rPr>
  </w:style>
  <w:style w:type="paragraph" w:customStyle="1" w:styleId="1c">
    <w:name w:val="Подпись к таблице1"/>
    <w:basedOn w:val="a"/>
    <w:link w:val="affffff9"/>
    <w:rsid w:val="00E16FB5"/>
    <w:pPr>
      <w:shd w:val="clear" w:color="auto" w:fill="FFFFFF"/>
      <w:spacing w:line="293" w:lineRule="exact"/>
      <w:ind w:hanging="1620"/>
    </w:pPr>
    <w:rPr>
      <w:b/>
      <w:bCs/>
      <w:sz w:val="18"/>
      <w:szCs w:val="18"/>
    </w:rPr>
  </w:style>
  <w:style w:type="character" w:customStyle="1" w:styleId="72">
    <w:name w:val="Подпись к таблице (7)"/>
    <w:link w:val="710"/>
    <w:locked/>
    <w:rsid w:val="00E16FB5"/>
    <w:rPr>
      <w:sz w:val="16"/>
      <w:szCs w:val="16"/>
      <w:shd w:val="clear" w:color="auto" w:fill="FFFFFF"/>
    </w:rPr>
  </w:style>
  <w:style w:type="paragraph" w:customStyle="1" w:styleId="710">
    <w:name w:val="Подпись к таблице (7)1"/>
    <w:basedOn w:val="a"/>
    <w:link w:val="72"/>
    <w:rsid w:val="00E16FB5"/>
    <w:pPr>
      <w:shd w:val="clear" w:color="auto" w:fill="FFFFFF"/>
      <w:spacing w:after="60" w:line="240" w:lineRule="exact"/>
      <w:jc w:val="both"/>
    </w:pPr>
    <w:rPr>
      <w:sz w:val="16"/>
      <w:szCs w:val="16"/>
    </w:rPr>
  </w:style>
  <w:style w:type="character" w:customStyle="1" w:styleId="55">
    <w:name w:val="Основной текст (5)"/>
    <w:link w:val="513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link w:val="55"/>
    <w:rsid w:val="00E16FB5"/>
    <w:pPr>
      <w:shd w:val="clear" w:color="auto" w:fill="FFFFFF"/>
      <w:spacing w:line="216" w:lineRule="exact"/>
      <w:jc w:val="both"/>
    </w:pPr>
    <w:rPr>
      <w:b/>
      <w:bCs/>
      <w:sz w:val="16"/>
      <w:szCs w:val="16"/>
    </w:rPr>
  </w:style>
  <w:style w:type="character" w:customStyle="1" w:styleId="180">
    <w:name w:val="Основной текст (18)"/>
    <w:link w:val="181"/>
    <w:locked/>
    <w:rsid w:val="00E16FB5"/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rsid w:val="00E16FB5"/>
    <w:pPr>
      <w:shd w:val="clear" w:color="auto" w:fill="FFFFFF"/>
      <w:spacing w:after="240" w:line="245" w:lineRule="exact"/>
      <w:jc w:val="center"/>
    </w:pPr>
    <w:rPr>
      <w:b/>
      <w:bCs/>
      <w:sz w:val="16"/>
      <w:szCs w:val="16"/>
    </w:rPr>
  </w:style>
  <w:style w:type="character" w:customStyle="1" w:styleId="420">
    <w:name w:val="Основной текст (42)"/>
    <w:link w:val="421"/>
    <w:locked/>
    <w:rsid w:val="00E16FB5"/>
    <w:rPr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link w:val="420"/>
    <w:rsid w:val="00E16FB5"/>
    <w:pPr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430">
    <w:name w:val="Основной текст (43)"/>
    <w:link w:val="431"/>
    <w:locked/>
    <w:rsid w:val="00E16FB5"/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link w:val="430"/>
    <w:rsid w:val="00E16FB5"/>
    <w:pPr>
      <w:shd w:val="clear" w:color="auto" w:fill="FFFFFF"/>
      <w:spacing w:line="240" w:lineRule="atLeast"/>
      <w:jc w:val="right"/>
    </w:pPr>
    <w:rPr>
      <w:sz w:val="16"/>
      <w:szCs w:val="16"/>
    </w:rPr>
  </w:style>
  <w:style w:type="character" w:customStyle="1" w:styleId="120">
    <w:name w:val="Основной текст (12)"/>
    <w:link w:val="121"/>
    <w:locked/>
    <w:rsid w:val="00E16FB5"/>
    <w:rPr>
      <w:sz w:val="16"/>
      <w:szCs w:val="16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E16FB5"/>
    <w:pPr>
      <w:shd w:val="clear" w:color="auto" w:fill="FFFFFF"/>
      <w:spacing w:before="2400" w:line="245" w:lineRule="exact"/>
      <w:jc w:val="both"/>
    </w:pPr>
    <w:rPr>
      <w:sz w:val="16"/>
      <w:szCs w:val="16"/>
    </w:rPr>
  </w:style>
  <w:style w:type="character" w:customStyle="1" w:styleId="45">
    <w:name w:val="Основной текст (45)"/>
    <w:link w:val="451"/>
    <w:locked/>
    <w:rsid w:val="00E16FB5"/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link w:val="45"/>
    <w:rsid w:val="00E16FB5"/>
    <w:pPr>
      <w:shd w:val="clear" w:color="auto" w:fill="FFFFFF"/>
      <w:spacing w:line="240" w:lineRule="atLeast"/>
      <w:ind w:firstLine="300"/>
    </w:pPr>
    <w:rPr>
      <w:sz w:val="16"/>
      <w:szCs w:val="16"/>
    </w:rPr>
  </w:style>
  <w:style w:type="character" w:customStyle="1" w:styleId="46">
    <w:name w:val="Основной текст (46)"/>
    <w:link w:val="461"/>
    <w:locked/>
    <w:rsid w:val="00E16FB5"/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link w:val="46"/>
    <w:rsid w:val="00E16FB5"/>
    <w:pPr>
      <w:shd w:val="clear" w:color="auto" w:fill="FFFFFF"/>
      <w:spacing w:line="240" w:lineRule="atLeast"/>
      <w:ind w:firstLine="280"/>
      <w:jc w:val="both"/>
    </w:pPr>
    <w:rPr>
      <w:sz w:val="16"/>
      <w:szCs w:val="16"/>
    </w:rPr>
  </w:style>
  <w:style w:type="paragraph" w:customStyle="1" w:styleId="affffffa">
    <w:name w:val="Рассылка"/>
    <w:basedOn w:val="a"/>
    <w:uiPriority w:val="99"/>
    <w:rsid w:val="00E16FB5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character" w:customStyle="1" w:styleId="102">
    <w:name w:val="Основной текст (10)"/>
    <w:link w:val="1010"/>
    <w:locked/>
    <w:rsid w:val="00E16FB5"/>
    <w:rPr>
      <w:b/>
      <w:bCs/>
      <w:sz w:val="8"/>
      <w:szCs w:val="8"/>
      <w:shd w:val="clear" w:color="auto" w:fill="FFFFFF"/>
    </w:rPr>
  </w:style>
  <w:style w:type="paragraph" w:customStyle="1" w:styleId="1010">
    <w:name w:val="Основной текст (10)1"/>
    <w:basedOn w:val="a"/>
    <w:link w:val="102"/>
    <w:rsid w:val="00E16FB5"/>
    <w:pPr>
      <w:shd w:val="clear" w:color="auto" w:fill="FFFFFF"/>
      <w:spacing w:line="240" w:lineRule="atLeast"/>
    </w:pPr>
    <w:rPr>
      <w:b/>
      <w:bCs/>
      <w:sz w:val="8"/>
      <w:szCs w:val="8"/>
    </w:rPr>
  </w:style>
  <w:style w:type="character" w:customStyle="1" w:styleId="BodyTextKeepChar">
    <w:name w:val="Body Text Keep Char"/>
    <w:link w:val="BodyTextKeep"/>
    <w:locked/>
    <w:rsid w:val="00E16FB5"/>
    <w:rPr>
      <w:spacing w:val="-5"/>
      <w:sz w:val="24"/>
      <w:lang w:eastAsia="en-US"/>
    </w:rPr>
  </w:style>
  <w:style w:type="paragraph" w:customStyle="1" w:styleId="BodyTextKeep">
    <w:name w:val="Body Text Keep"/>
    <w:basedOn w:val="a3"/>
    <w:next w:val="a3"/>
    <w:link w:val="BodyTextKeepChar"/>
    <w:rsid w:val="00E16FB5"/>
    <w:pPr>
      <w:spacing w:before="120" w:after="120"/>
      <w:ind w:left="1701"/>
      <w:jc w:val="both"/>
    </w:pPr>
    <w:rPr>
      <w:spacing w:val="-5"/>
      <w:sz w:val="24"/>
      <w:lang w:eastAsia="en-US"/>
    </w:rPr>
  </w:style>
  <w:style w:type="paragraph" w:customStyle="1" w:styleId="Stylefortableheading">
    <w:name w:val="Style for table heading"/>
    <w:basedOn w:val="a"/>
    <w:uiPriority w:val="99"/>
    <w:rsid w:val="00E16FB5"/>
    <w:pPr>
      <w:keepNext/>
      <w:keepLines/>
      <w:suppressAutoHyphens/>
      <w:jc w:val="center"/>
    </w:pPr>
    <w:rPr>
      <w:b/>
      <w:lang w:eastAsia="en-US"/>
    </w:rPr>
  </w:style>
  <w:style w:type="paragraph" w:customStyle="1" w:styleId="Stylefortabletext">
    <w:name w:val="Style for table text"/>
    <w:basedOn w:val="a"/>
    <w:uiPriority w:val="99"/>
    <w:rsid w:val="00E16FB5"/>
    <w:pPr>
      <w:suppressAutoHyphens/>
    </w:pPr>
    <w:rPr>
      <w:lang w:eastAsia="en-US"/>
    </w:rPr>
  </w:style>
  <w:style w:type="paragraph" w:customStyle="1" w:styleId="xl100">
    <w:name w:val="xl100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E16FB5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d">
    <w:name w:val="Знак Знак1 Знак"/>
    <w:basedOn w:val="a"/>
    <w:uiPriority w:val="99"/>
    <w:rsid w:val="00E16FB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DocList">
    <w:name w:val="ConsPlusDocList"/>
    <w:uiPriority w:val="99"/>
    <w:rsid w:val="00E16F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6">
    <w:name w:val="Стиль3"/>
    <w:basedOn w:val="25"/>
    <w:uiPriority w:val="99"/>
    <w:rsid w:val="00E16FB5"/>
    <w:pPr>
      <w:tabs>
        <w:tab w:val="num" w:pos="1307"/>
      </w:tabs>
      <w:adjustRightInd w:val="0"/>
      <w:ind w:left="108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1e">
    <w:name w:val="1Тема"/>
    <w:basedOn w:val="a"/>
    <w:uiPriority w:val="99"/>
    <w:rsid w:val="00E16FB5"/>
    <w:pPr>
      <w:spacing w:after="120"/>
    </w:pPr>
    <w:rPr>
      <w:rFonts w:ascii="Georgia" w:hAnsi="Georgia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E16FB5"/>
    <w:pPr>
      <w:widowControl w:val="0"/>
      <w:autoSpaceDE w:val="0"/>
      <w:autoSpaceDN w:val="0"/>
      <w:adjustRightInd w:val="0"/>
      <w:spacing w:line="3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E16FB5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E16FB5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E16FB5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E16FB5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E16FB5"/>
    <w:pPr>
      <w:widowControl w:val="0"/>
      <w:autoSpaceDE w:val="0"/>
      <w:autoSpaceDN w:val="0"/>
      <w:adjustRightInd w:val="0"/>
      <w:spacing w:line="374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E16FB5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E16FB5"/>
    <w:pPr>
      <w:widowControl w:val="0"/>
      <w:autoSpaceDE w:val="0"/>
      <w:autoSpaceDN w:val="0"/>
      <w:adjustRightInd w:val="0"/>
      <w:spacing w:line="370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E16FB5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E16FB5"/>
    <w:pPr>
      <w:widowControl w:val="0"/>
      <w:autoSpaceDE w:val="0"/>
      <w:autoSpaceDN w:val="0"/>
      <w:adjustRightInd w:val="0"/>
      <w:spacing w:line="286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E16FB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E16F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E16F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E16F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E16FB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E16FB5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E16F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uiPriority w:val="99"/>
    <w:rsid w:val="00E16FB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uiPriority w:val="99"/>
    <w:rsid w:val="00E16F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E16FB5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2">
    <w:name w:val="xl142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3">
    <w:name w:val="xl143"/>
    <w:basedOn w:val="a"/>
    <w:uiPriority w:val="99"/>
    <w:rsid w:val="00E16FB5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4">
    <w:name w:val="xl144"/>
    <w:basedOn w:val="a"/>
    <w:uiPriority w:val="99"/>
    <w:rsid w:val="00E16F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ed">
    <w:name w:val="дeсновdой те"/>
    <w:basedOn w:val="a"/>
    <w:uiPriority w:val="99"/>
    <w:rsid w:val="00E16FB5"/>
    <w:pPr>
      <w:widowControl w:val="0"/>
      <w:tabs>
        <w:tab w:val="left" w:pos="0"/>
      </w:tabs>
      <w:snapToGrid w:val="0"/>
      <w:ind w:right="283"/>
      <w:jc w:val="both"/>
    </w:pPr>
    <w:rPr>
      <w:sz w:val="28"/>
    </w:rPr>
  </w:style>
  <w:style w:type="paragraph" w:customStyle="1" w:styleId="affffffb">
    <w:name w:val="Табличный"/>
    <w:basedOn w:val="a"/>
    <w:uiPriority w:val="99"/>
    <w:rsid w:val="00E16FB5"/>
    <w:pPr>
      <w:widowControl w:val="0"/>
      <w:snapToGrid w:val="0"/>
      <w:jc w:val="center"/>
    </w:pPr>
    <w:rPr>
      <w:sz w:val="26"/>
    </w:rPr>
  </w:style>
  <w:style w:type="paragraph" w:customStyle="1" w:styleId="Blockquote">
    <w:name w:val="Blockquote"/>
    <w:basedOn w:val="a"/>
    <w:uiPriority w:val="99"/>
    <w:rsid w:val="00E16FB5"/>
    <w:pPr>
      <w:widowControl w:val="0"/>
      <w:snapToGrid w:val="0"/>
      <w:spacing w:before="100" w:after="100"/>
      <w:ind w:left="360" w:right="360"/>
      <w:jc w:val="both"/>
    </w:pPr>
    <w:rPr>
      <w:sz w:val="24"/>
    </w:rPr>
  </w:style>
  <w:style w:type="paragraph" w:customStyle="1" w:styleId="1f">
    <w:name w:val="Знак Знак Знак1 Знак"/>
    <w:basedOn w:val="a"/>
    <w:autoRedefine/>
    <w:uiPriority w:val="99"/>
    <w:rsid w:val="00E16FB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0">
    <w:name w:val="Знак Знак Знак Знак Знак Знак Знак Знак Знак Знак1"/>
    <w:basedOn w:val="a"/>
    <w:uiPriority w:val="99"/>
    <w:rsid w:val="00E16FB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-31cxspmiddle">
    <w:name w:val="-31cxspmiddle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-31cxsplast">
    <w:name w:val="-31cxsplast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uiPriority w:val="99"/>
    <w:rsid w:val="00E16FB5"/>
    <w:pPr>
      <w:spacing w:before="100" w:after="100"/>
      <w:jc w:val="both"/>
    </w:pPr>
    <w:rPr>
      <w:sz w:val="24"/>
      <w:szCs w:val="24"/>
    </w:rPr>
  </w:style>
  <w:style w:type="paragraph" w:customStyle="1" w:styleId="ListParagraph1">
    <w:name w:val="List Paragraph1"/>
    <w:basedOn w:val="a"/>
    <w:uiPriority w:val="99"/>
    <w:rsid w:val="00E16FB5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character" w:customStyle="1" w:styleId="ListParagraphChar">
    <w:name w:val="List Paragraph Char"/>
    <w:link w:val="2c"/>
    <w:locked/>
    <w:rsid w:val="00E16FB5"/>
    <w:rPr>
      <w:sz w:val="24"/>
    </w:rPr>
  </w:style>
  <w:style w:type="paragraph" w:customStyle="1" w:styleId="2c">
    <w:name w:val="Абзац списка2"/>
    <w:basedOn w:val="a"/>
    <w:link w:val="ListParagraphChar"/>
    <w:rsid w:val="00E16FB5"/>
    <w:pPr>
      <w:ind w:left="720"/>
      <w:contextualSpacing/>
    </w:pPr>
    <w:rPr>
      <w:sz w:val="24"/>
    </w:rPr>
  </w:style>
  <w:style w:type="paragraph" w:customStyle="1" w:styleId="112">
    <w:name w:val="Абзац списка11"/>
    <w:basedOn w:val="a"/>
    <w:uiPriority w:val="99"/>
    <w:rsid w:val="00E16FB5"/>
    <w:pPr>
      <w:ind w:left="720"/>
    </w:pPr>
    <w:rPr>
      <w:sz w:val="24"/>
      <w:szCs w:val="24"/>
    </w:rPr>
  </w:style>
  <w:style w:type="paragraph" w:customStyle="1" w:styleId="213">
    <w:name w:val="Абзац списка21"/>
    <w:basedOn w:val="a"/>
    <w:uiPriority w:val="99"/>
    <w:rsid w:val="00E16FB5"/>
    <w:pPr>
      <w:ind w:left="720"/>
      <w:contextualSpacing/>
    </w:pPr>
    <w:rPr>
      <w:sz w:val="24"/>
    </w:rPr>
  </w:style>
  <w:style w:type="paragraph" w:customStyle="1" w:styleId="pj">
    <w:name w:val="pj"/>
    <w:basedOn w:val="a"/>
    <w:uiPriority w:val="99"/>
    <w:rsid w:val="00E16FB5"/>
    <w:pPr>
      <w:spacing w:before="100" w:beforeAutospacing="1" w:after="100" w:afterAutospacing="1"/>
    </w:pPr>
    <w:rPr>
      <w:sz w:val="24"/>
      <w:szCs w:val="24"/>
    </w:rPr>
  </w:style>
  <w:style w:type="character" w:styleId="affffffc">
    <w:name w:val="footnote reference"/>
    <w:semiHidden/>
    <w:unhideWhenUsed/>
    <w:rsid w:val="00E16FB5"/>
    <w:rPr>
      <w:rFonts w:ascii="Times New Roman" w:hAnsi="Times New Roman" w:cs="Times New Roman" w:hint="default"/>
      <w:vertAlign w:val="superscript"/>
    </w:rPr>
  </w:style>
  <w:style w:type="character" w:styleId="affffffd">
    <w:name w:val="annotation reference"/>
    <w:semiHidden/>
    <w:unhideWhenUsed/>
    <w:rsid w:val="00E16FB5"/>
    <w:rPr>
      <w:rFonts w:ascii="Times New Roman" w:hAnsi="Times New Roman" w:cs="Times New Roman" w:hint="default"/>
      <w:sz w:val="18"/>
    </w:rPr>
  </w:style>
  <w:style w:type="character" w:customStyle="1" w:styleId="affffffe">
    <w:name w:val="Цветовое выделение"/>
    <w:rsid w:val="00E16FB5"/>
    <w:rPr>
      <w:b/>
      <w:bCs w:val="0"/>
      <w:color w:val="26282F"/>
      <w:sz w:val="26"/>
    </w:rPr>
  </w:style>
  <w:style w:type="character" w:customStyle="1" w:styleId="afffffff">
    <w:name w:val="Гипертекстовая ссылка"/>
    <w:uiPriority w:val="99"/>
    <w:rsid w:val="00E16FB5"/>
    <w:rPr>
      <w:rFonts w:ascii="Times New Roman" w:hAnsi="Times New Roman" w:cs="Times New Roman" w:hint="default"/>
      <w:b w:val="0"/>
      <w:bCs w:val="0"/>
      <w:color w:val="106BBE"/>
      <w:sz w:val="26"/>
    </w:rPr>
  </w:style>
  <w:style w:type="character" w:customStyle="1" w:styleId="afffffff0">
    <w:name w:val="Активная гипертекстовая ссылка"/>
    <w:rsid w:val="00E16FB5"/>
    <w:rPr>
      <w:rFonts w:ascii="Times New Roman" w:hAnsi="Times New Roman" w:cs="Times New Roman" w:hint="default"/>
      <w:b w:val="0"/>
      <w:bCs w:val="0"/>
      <w:color w:val="106BBE"/>
      <w:sz w:val="26"/>
      <w:u w:val="single"/>
    </w:rPr>
  </w:style>
  <w:style w:type="character" w:customStyle="1" w:styleId="afffffff1">
    <w:name w:val="Выделение для Базового Поиска"/>
    <w:rsid w:val="00E16FB5"/>
    <w:rPr>
      <w:rFonts w:ascii="Times New Roman" w:hAnsi="Times New Roman" w:cs="Times New Roman" w:hint="default"/>
      <w:b w:val="0"/>
      <w:bCs w:val="0"/>
      <w:color w:val="0058A9"/>
      <w:sz w:val="26"/>
    </w:rPr>
  </w:style>
  <w:style w:type="character" w:customStyle="1" w:styleId="afffffff2">
    <w:name w:val="Выделение для Базового Поиска (курсив)"/>
    <w:rsid w:val="00E16FB5"/>
    <w:rPr>
      <w:rFonts w:ascii="Times New Roman" w:hAnsi="Times New Roman" w:cs="Times New Roman" w:hint="default"/>
      <w:b w:val="0"/>
      <w:bCs w:val="0"/>
      <w:i/>
      <w:iCs/>
      <w:color w:val="0058A9"/>
      <w:sz w:val="26"/>
    </w:rPr>
  </w:style>
  <w:style w:type="character" w:customStyle="1" w:styleId="afffffff3">
    <w:name w:val="Заголовок своего сообщения"/>
    <w:rsid w:val="00E16FB5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4">
    <w:name w:val="Заголовок чужого сообщения"/>
    <w:rsid w:val="00E16FB5"/>
    <w:rPr>
      <w:rFonts w:ascii="Times New Roman" w:hAnsi="Times New Roman" w:cs="Times New Roman" w:hint="default"/>
      <w:b w:val="0"/>
      <w:bCs w:val="0"/>
      <w:color w:val="FF0000"/>
      <w:sz w:val="26"/>
    </w:rPr>
  </w:style>
  <w:style w:type="character" w:customStyle="1" w:styleId="afffffff5">
    <w:name w:val="Найденные слова"/>
    <w:rsid w:val="00E16FB5"/>
    <w:rPr>
      <w:rFonts w:ascii="Times New Roman" w:hAnsi="Times New Roman" w:cs="Times New Roman" w:hint="default"/>
      <w:b w:val="0"/>
      <w:bCs w:val="0"/>
      <w:color w:val="26282F"/>
      <w:sz w:val="26"/>
      <w:shd w:val="clear" w:color="auto" w:fill="FFF580"/>
    </w:rPr>
  </w:style>
  <w:style w:type="character" w:customStyle="1" w:styleId="afffffff6">
    <w:name w:val="Не вступил в силу"/>
    <w:rsid w:val="00E16FB5"/>
    <w:rPr>
      <w:rFonts w:ascii="Times New Roman" w:hAnsi="Times New Roman" w:cs="Times New Roman" w:hint="default"/>
      <w:b w:val="0"/>
      <w:bCs w:val="0"/>
      <w:color w:val="000000"/>
      <w:sz w:val="26"/>
      <w:shd w:val="clear" w:color="auto" w:fill="D8EDE8"/>
    </w:rPr>
  </w:style>
  <w:style w:type="character" w:customStyle="1" w:styleId="afffffff7">
    <w:name w:val="Опечатки"/>
    <w:rsid w:val="00E16FB5"/>
    <w:rPr>
      <w:color w:val="FF0000"/>
      <w:sz w:val="26"/>
    </w:rPr>
  </w:style>
  <w:style w:type="character" w:customStyle="1" w:styleId="afffffff8">
    <w:name w:val="Продолжение ссылки"/>
    <w:rsid w:val="00E16FB5"/>
  </w:style>
  <w:style w:type="character" w:customStyle="1" w:styleId="afffffff9">
    <w:name w:val="Сравнение редакций"/>
    <w:rsid w:val="00E16FB5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a">
    <w:name w:val="Сравнение редакций. Добавленный фрагмент"/>
    <w:rsid w:val="00E16FB5"/>
    <w:rPr>
      <w:color w:val="000000"/>
      <w:shd w:val="clear" w:color="auto" w:fill="C1D7FF"/>
    </w:rPr>
  </w:style>
  <w:style w:type="character" w:customStyle="1" w:styleId="afffffffb">
    <w:name w:val="Сравнение редакций. Удаленный фрагмент"/>
    <w:rsid w:val="00E16FB5"/>
    <w:rPr>
      <w:color w:val="000000"/>
      <w:shd w:val="clear" w:color="auto" w:fill="C4C413"/>
    </w:rPr>
  </w:style>
  <w:style w:type="character" w:customStyle="1" w:styleId="afffffffc">
    <w:name w:val="Утратил силу"/>
    <w:rsid w:val="00E16FB5"/>
    <w:rPr>
      <w:rFonts w:ascii="Times New Roman" w:hAnsi="Times New Roman" w:cs="Times New Roman" w:hint="default"/>
      <w:b w:val="0"/>
      <w:bCs w:val="0"/>
      <w:strike/>
      <w:color w:val="666600"/>
      <w:sz w:val="26"/>
    </w:rPr>
  </w:style>
  <w:style w:type="character" w:customStyle="1" w:styleId="122">
    <w:name w:val="Знак Знак12"/>
    <w:rsid w:val="00E16FB5"/>
    <w:rPr>
      <w:b/>
      <w:bCs/>
      <w:sz w:val="24"/>
      <w:szCs w:val="24"/>
      <w:lang w:val="ru-RU" w:eastAsia="ru-RU"/>
    </w:rPr>
  </w:style>
  <w:style w:type="character" w:customStyle="1" w:styleId="WW8Num6z0">
    <w:name w:val="WW8Num6z0"/>
    <w:rsid w:val="00E16FB5"/>
    <w:rPr>
      <w:rFonts w:ascii="Symbol" w:hAnsi="Symbol" w:cs="Symbol" w:hint="default"/>
      <w:sz w:val="20"/>
      <w:szCs w:val="20"/>
    </w:rPr>
  </w:style>
  <w:style w:type="character" w:customStyle="1" w:styleId="afffffffd">
    <w:name w:val="Знак Знак"/>
    <w:locked/>
    <w:rsid w:val="00E16FB5"/>
    <w:rPr>
      <w:rFonts w:ascii="Tahoma" w:hAnsi="Tahoma" w:cs="Tahoma" w:hint="default"/>
      <w:sz w:val="16"/>
      <w:szCs w:val="16"/>
      <w:lang w:val="en-AU" w:eastAsia="en-US"/>
    </w:rPr>
  </w:style>
  <w:style w:type="character" w:customStyle="1" w:styleId="afffffffe">
    <w:name w:val="Основной текст + Полужирный"/>
    <w:rsid w:val="00E16FB5"/>
    <w:rPr>
      <w:b/>
      <w:bCs/>
      <w:sz w:val="18"/>
      <w:szCs w:val="18"/>
    </w:rPr>
  </w:style>
  <w:style w:type="character" w:customStyle="1" w:styleId="Arial2">
    <w:name w:val="Колонтитул + Arial2"/>
    <w:aliases w:val="6 pt,Полужирный"/>
    <w:rsid w:val="00E16FB5"/>
    <w:rPr>
      <w:rFonts w:ascii="Arial" w:hAnsi="Arial" w:cs="Arial" w:hint="default"/>
      <w:b/>
      <w:bCs/>
      <w:sz w:val="12"/>
      <w:szCs w:val="12"/>
      <w:shd w:val="clear" w:color="auto" w:fill="FFFFFF"/>
      <w:lang w:bidi="ar-SA"/>
    </w:rPr>
  </w:style>
  <w:style w:type="character" w:customStyle="1" w:styleId="2415">
    <w:name w:val="Основной текст (24)15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10">
    <w:name w:val="Основной текст (39)10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2414">
    <w:name w:val="Основной текст (24)14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9">
    <w:name w:val="Основной текст (39)9"/>
    <w:rsid w:val="00E16FB5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80">
    <w:name w:val="Основной текст (38) + Не полужирный"/>
    <w:rsid w:val="00E16FB5"/>
  </w:style>
  <w:style w:type="character" w:customStyle="1" w:styleId="10FranklinGothicMedium">
    <w:name w:val="Основной текст (10) + Franklin Gothic Medium"/>
    <w:aliases w:val="Не полужирный"/>
    <w:rsid w:val="00E16FB5"/>
    <w:rPr>
      <w:rFonts w:ascii="Franklin Gothic Medium" w:hAnsi="Franklin Gothic Medium" w:cs="Franklin Gothic Medium" w:hint="default"/>
      <w:b/>
      <w:bCs/>
      <w:noProof/>
      <w:sz w:val="8"/>
      <w:szCs w:val="8"/>
      <w:shd w:val="clear" w:color="auto" w:fill="FFFFFF"/>
      <w:lang w:bidi="ar-SA"/>
    </w:rPr>
  </w:style>
  <w:style w:type="character" w:customStyle="1" w:styleId="FontStyle25">
    <w:name w:val="Font Style25"/>
    <w:rsid w:val="00E16FB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6">
    <w:name w:val="Font Style26"/>
    <w:rsid w:val="00E16FB5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E16FB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rsid w:val="00E16FB5"/>
    <w:rPr>
      <w:rFonts w:ascii="Times New Roman" w:hAnsi="Times New Roman" w:cs="Times New Roman" w:hint="default"/>
      <w:sz w:val="24"/>
      <w:szCs w:val="24"/>
    </w:rPr>
  </w:style>
  <w:style w:type="character" w:customStyle="1" w:styleId="FontStyle28">
    <w:name w:val="Font Style28"/>
    <w:rsid w:val="00E16FB5"/>
    <w:rPr>
      <w:rFonts w:ascii="Times New Roman" w:hAnsi="Times New Roman" w:cs="Times New Roman" w:hint="default"/>
      <w:sz w:val="26"/>
      <w:szCs w:val="26"/>
    </w:rPr>
  </w:style>
  <w:style w:type="character" w:customStyle="1" w:styleId="FontStyle29">
    <w:name w:val="Font Style29"/>
    <w:rsid w:val="00E16FB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5">
    <w:name w:val="Font Style35"/>
    <w:rsid w:val="00E16FB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1">
    <w:name w:val="Font Style31"/>
    <w:rsid w:val="00E16FB5"/>
    <w:rPr>
      <w:rFonts w:ascii="Times New Roman" w:hAnsi="Times New Roman" w:cs="Times New Roman" w:hint="default"/>
      <w:sz w:val="8"/>
      <w:szCs w:val="8"/>
    </w:rPr>
  </w:style>
  <w:style w:type="character" w:customStyle="1" w:styleId="paragraph">
    <w:name w:val="paragraph"/>
    <w:rsid w:val="00E16FB5"/>
    <w:rPr>
      <w:rFonts w:ascii="Times New Roman" w:hAnsi="Times New Roman" w:cs="Times New Roman" w:hint="default"/>
    </w:rPr>
  </w:style>
  <w:style w:type="character" w:customStyle="1" w:styleId="affffffff">
    <w:name w:val="Основной шрифт"/>
    <w:rsid w:val="00E16FB5"/>
  </w:style>
  <w:style w:type="character" w:customStyle="1" w:styleId="HTMLMarkup">
    <w:name w:val="HTML Markup"/>
    <w:rsid w:val="00E16FB5"/>
    <w:rPr>
      <w:vanish/>
      <w:webHidden w:val="0"/>
      <w:color w:val="FF0000"/>
      <w:specVanish w:val="0"/>
    </w:rPr>
  </w:style>
  <w:style w:type="character" w:customStyle="1" w:styleId="text">
    <w:name w:val="text"/>
    <w:rsid w:val="00E16FB5"/>
  </w:style>
  <w:style w:type="character" w:customStyle="1" w:styleId="220">
    <w:name w:val="Знак Знак22"/>
    <w:locked/>
    <w:rsid w:val="00E16FB5"/>
    <w:rPr>
      <w:rFonts w:ascii="AG Souvenir" w:hAnsi="AG Souvenir" w:hint="default"/>
      <w:b/>
      <w:bCs w:val="0"/>
      <w:spacing w:val="38"/>
      <w:sz w:val="28"/>
      <w:lang w:val="ru-RU" w:eastAsia="ru-RU" w:bidi="ar-SA"/>
    </w:rPr>
  </w:style>
  <w:style w:type="character" w:customStyle="1" w:styleId="214">
    <w:name w:val="Знак Знак21"/>
    <w:locked/>
    <w:rsid w:val="00E16FB5"/>
    <w:rPr>
      <w:sz w:val="28"/>
      <w:lang w:val="ru-RU" w:eastAsia="ru-RU" w:bidi="ar-SA"/>
    </w:rPr>
  </w:style>
  <w:style w:type="character" w:customStyle="1" w:styleId="202">
    <w:name w:val="Знак Знак20"/>
    <w:locked/>
    <w:rsid w:val="00E16FB5"/>
    <w:rPr>
      <w:rFonts w:ascii="Calibri" w:hAnsi="Calibri" w:cs="Calibri" w:hint="default"/>
      <w:b/>
      <w:bCs/>
      <w:sz w:val="26"/>
      <w:szCs w:val="26"/>
      <w:lang w:val="ru-RU" w:eastAsia="ru-RU" w:bidi="ar-SA"/>
    </w:rPr>
  </w:style>
  <w:style w:type="character" w:customStyle="1" w:styleId="190">
    <w:name w:val="Знак Знак19"/>
    <w:locked/>
    <w:rsid w:val="00E16FB5"/>
    <w:rPr>
      <w:sz w:val="24"/>
      <w:lang w:val="ru-RU" w:eastAsia="ru-RU" w:bidi="ar-SA"/>
    </w:rPr>
  </w:style>
  <w:style w:type="character" w:customStyle="1" w:styleId="182">
    <w:name w:val="Знак Знак18"/>
    <w:locked/>
    <w:rsid w:val="00E16FB5"/>
    <w:rPr>
      <w:sz w:val="24"/>
      <w:lang w:val="ru-RU" w:eastAsia="ru-RU" w:bidi="ar-SA"/>
    </w:rPr>
  </w:style>
  <w:style w:type="character" w:customStyle="1" w:styleId="170">
    <w:name w:val="Знак Знак17"/>
    <w:locked/>
    <w:rsid w:val="00E16FB5"/>
    <w:rPr>
      <w:sz w:val="24"/>
      <w:lang w:val="ru-RU" w:eastAsia="ru-RU" w:bidi="ar-SA"/>
    </w:rPr>
  </w:style>
  <w:style w:type="character" w:customStyle="1" w:styleId="160">
    <w:name w:val="Знак Знак16"/>
    <w:locked/>
    <w:rsid w:val="00E16FB5"/>
    <w:rPr>
      <w:sz w:val="24"/>
      <w:lang w:val="ru-RU" w:eastAsia="ru-RU" w:bidi="ar-SA"/>
    </w:rPr>
  </w:style>
  <w:style w:type="character" w:customStyle="1" w:styleId="150">
    <w:name w:val="Знак Знак15"/>
    <w:locked/>
    <w:rsid w:val="00E16FB5"/>
    <w:rPr>
      <w:b/>
      <w:bCs w:val="0"/>
      <w:sz w:val="24"/>
      <w:lang w:val="ru-RU" w:eastAsia="ru-RU" w:bidi="ar-SA"/>
    </w:rPr>
  </w:style>
  <w:style w:type="character" w:customStyle="1" w:styleId="140">
    <w:name w:val="Знак Знак14"/>
    <w:locked/>
    <w:rsid w:val="00E16FB5"/>
    <w:rPr>
      <w:sz w:val="24"/>
      <w:lang w:val="ru-RU" w:eastAsia="ru-RU" w:bidi="ar-SA"/>
    </w:rPr>
  </w:style>
  <w:style w:type="character" w:customStyle="1" w:styleId="132">
    <w:name w:val="Знак Знак13"/>
    <w:locked/>
    <w:rsid w:val="00E16FB5"/>
    <w:rPr>
      <w:sz w:val="28"/>
      <w:lang w:val="ru-RU" w:eastAsia="ru-RU" w:bidi="ar-SA"/>
    </w:rPr>
  </w:style>
  <w:style w:type="character" w:customStyle="1" w:styleId="113">
    <w:name w:val="Знак Знак11"/>
    <w:locked/>
    <w:rsid w:val="00E16FB5"/>
    <w:rPr>
      <w:lang w:val="ru-RU" w:eastAsia="ru-RU" w:bidi="ar-SA"/>
    </w:rPr>
  </w:style>
  <w:style w:type="character" w:customStyle="1" w:styleId="103">
    <w:name w:val="Знак Знак10"/>
    <w:locked/>
    <w:rsid w:val="00E16FB5"/>
    <w:rPr>
      <w:lang w:val="ru-RU" w:eastAsia="ru-RU" w:bidi="ar-SA"/>
    </w:rPr>
  </w:style>
  <w:style w:type="character" w:customStyle="1" w:styleId="37">
    <w:name w:val="Знак Знак3"/>
    <w:locked/>
    <w:rsid w:val="00E16FB5"/>
    <w:rPr>
      <w:rFonts w:ascii="Courier New" w:hAnsi="Courier New" w:cs="Courier New" w:hint="default"/>
      <w:lang w:val="ru-RU" w:eastAsia="ru-RU" w:bidi="ar-SA"/>
    </w:rPr>
  </w:style>
  <w:style w:type="character" w:customStyle="1" w:styleId="63">
    <w:name w:val="Знак Знак6"/>
    <w:locked/>
    <w:rsid w:val="00E16FB5"/>
    <w:rPr>
      <w:rFonts w:ascii="Cambria" w:eastAsia="Calibri" w:hAnsi="Cambria" w:cs="Cambria" w:hint="default"/>
      <w:sz w:val="24"/>
      <w:szCs w:val="24"/>
      <w:lang w:val="ru-RU" w:eastAsia="en-US" w:bidi="ar-SA"/>
    </w:rPr>
  </w:style>
  <w:style w:type="character" w:customStyle="1" w:styleId="2d">
    <w:name w:val="Знак Знак2"/>
    <w:locked/>
    <w:rsid w:val="00E16FB5"/>
    <w:rPr>
      <w:b/>
      <w:bCs w:val="0"/>
      <w:snapToGrid/>
      <w:sz w:val="28"/>
      <w:lang w:val="ru-RU" w:eastAsia="ru-RU" w:bidi="ar-SA"/>
    </w:rPr>
  </w:style>
  <w:style w:type="character" w:customStyle="1" w:styleId="1f1">
    <w:name w:val="Знак Знак1"/>
    <w:locked/>
    <w:rsid w:val="00E16FB5"/>
    <w:rPr>
      <w:b/>
      <w:bCs w:val="0"/>
      <w:caps/>
      <w:snapToGrid/>
      <w:sz w:val="24"/>
      <w:lang w:val="ru-RU" w:eastAsia="ru-RU" w:bidi="ar-SA"/>
    </w:rPr>
  </w:style>
  <w:style w:type="character" w:customStyle="1" w:styleId="83">
    <w:name w:val="Знак Знак8"/>
    <w:locked/>
    <w:rsid w:val="00E16FB5"/>
    <w:rPr>
      <w:sz w:val="28"/>
      <w:szCs w:val="28"/>
      <w:lang w:val="ru-RU" w:eastAsia="ru-RU" w:bidi="ar-SA"/>
    </w:rPr>
  </w:style>
  <w:style w:type="character" w:customStyle="1" w:styleId="73">
    <w:name w:val="Знак Знак7"/>
    <w:locked/>
    <w:rsid w:val="00E16FB5"/>
    <w:rPr>
      <w:sz w:val="16"/>
      <w:szCs w:val="16"/>
      <w:lang w:val="ru-RU" w:eastAsia="ru-RU" w:bidi="ar-SA"/>
    </w:rPr>
  </w:style>
  <w:style w:type="character" w:customStyle="1" w:styleId="56">
    <w:name w:val="Знак Знак5"/>
    <w:locked/>
    <w:rsid w:val="00E16FB5"/>
    <w:rPr>
      <w:rFonts w:ascii="Cambria" w:eastAsia="Calibri" w:hAnsi="Cambria" w:cs="Cambria" w:hint="default"/>
      <w:b/>
      <w:bCs/>
      <w:sz w:val="24"/>
      <w:szCs w:val="24"/>
      <w:lang w:val="ru-RU" w:eastAsia="en-US" w:bidi="ar-SA"/>
    </w:rPr>
  </w:style>
  <w:style w:type="character" w:customStyle="1" w:styleId="93">
    <w:name w:val="Знак Знак9"/>
    <w:locked/>
    <w:rsid w:val="00E16FB5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SubtitleChar1">
    <w:name w:val="Subtitle Char1"/>
    <w:aliases w:val="Подзаголовок Знак Знак Char1,Подзаголовок Знак Знак Знак Char1,Подзаголовок Знак Знак Знак Знак Знак Знак Знак Char1,Подзаголовок Знак Знак Знак Знак Знак Char1"/>
    <w:locked/>
    <w:rsid w:val="00E16FB5"/>
    <w:rPr>
      <w:rFonts w:ascii="Cambria" w:hAnsi="Cambria" w:cs="Times New Roman" w:hint="default"/>
      <w:sz w:val="24"/>
      <w:szCs w:val="24"/>
    </w:rPr>
  </w:style>
  <w:style w:type="character" w:customStyle="1" w:styleId="SubtitleChar">
    <w:name w:val="Subtitle Char"/>
    <w:aliases w:val="Подзаголовок Знак Знак Char,Подзаголовок Знак Знак Знак Char,Подзаголовок Знак Знак Знак Знак Знак Знак Знак Char,Подзаголовок Знак Знак Знак Знак Знак Char"/>
    <w:locked/>
    <w:rsid w:val="00E16FB5"/>
    <w:rPr>
      <w:rFonts w:ascii="Times New Roman CYR" w:hAnsi="Times New Roman CYR" w:cs="Times New Roman CYR" w:hint="default"/>
      <w:b/>
      <w:bCs w:val="0"/>
      <w:i/>
      <w:iCs w:val="0"/>
      <w:sz w:val="28"/>
      <w:lang w:eastAsia="en-US"/>
    </w:rPr>
  </w:style>
  <w:style w:type="character" w:customStyle="1" w:styleId="apple-converted-space">
    <w:name w:val="apple-converted-space"/>
    <w:rsid w:val="00E16FB5"/>
  </w:style>
  <w:style w:type="character" w:customStyle="1" w:styleId="sub">
    <w:name w:val="sub"/>
    <w:rsid w:val="00E16FB5"/>
  </w:style>
  <w:style w:type="table" w:styleId="affffffff0">
    <w:name w:val="Table Grid"/>
    <w:basedOn w:val="a1"/>
    <w:rsid w:val="00E16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file:///C:\Users\GRICAY~1\AppData\Local\Temp\3619207-338576111-338835564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265</TotalTime>
  <Pages>56</Pages>
  <Words>13600</Words>
  <Characters>95575</Characters>
  <Application>Microsoft Office Word</Application>
  <DocSecurity>0</DocSecurity>
  <Lines>796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Администратор</cp:lastModifiedBy>
  <cp:revision>275</cp:revision>
  <cp:lastPrinted>2018-11-22T11:03:00Z</cp:lastPrinted>
  <dcterms:created xsi:type="dcterms:W3CDTF">2018-11-21T07:10:00Z</dcterms:created>
  <dcterms:modified xsi:type="dcterms:W3CDTF">2018-11-30T11:05:00Z</dcterms:modified>
</cp:coreProperties>
</file>