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F43AD4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F43AD4">
        <w:rPr>
          <w:sz w:val="28"/>
          <w:szCs w:val="28"/>
        </w:rPr>
        <w:t>758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Default="006B7A21" w:rsidP="0006400A">
      <w:pPr>
        <w:spacing w:line="247" w:lineRule="auto"/>
        <w:jc w:val="center"/>
        <w:rPr>
          <w:sz w:val="28"/>
          <w:szCs w:val="28"/>
        </w:rPr>
      </w:pPr>
    </w:p>
    <w:p w:rsidR="0006400A" w:rsidRPr="0006400A" w:rsidRDefault="0006400A" w:rsidP="0006400A">
      <w:pPr>
        <w:spacing w:line="247" w:lineRule="auto"/>
        <w:jc w:val="center"/>
      </w:pPr>
    </w:p>
    <w:p w:rsidR="001D4199" w:rsidRPr="001D4199" w:rsidRDefault="001D4199" w:rsidP="0006400A">
      <w:pPr>
        <w:spacing w:line="252" w:lineRule="auto"/>
        <w:jc w:val="center"/>
        <w:rPr>
          <w:b/>
          <w:sz w:val="28"/>
        </w:rPr>
      </w:pPr>
      <w:r w:rsidRPr="001D4199">
        <w:rPr>
          <w:b/>
          <w:sz w:val="28"/>
        </w:rPr>
        <w:t>О передаче имущества</w:t>
      </w:r>
    </w:p>
    <w:p w:rsidR="001D4199" w:rsidRPr="001D4199" w:rsidRDefault="001D4199" w:rsidP="0006400A">
      <w:pPr>
        <w:spacing w:line="252" w:lineRule="auto"/>
        <w:jc w:val="center"/>
        <w:rPr>
          <w:b/>
          <w:sz w:val="28"/>
        </w:rPr>
      </w:pPr>
      <w:r w:rsidRPr="001D4199">
        <w:rPr>
          <w:b/>
          <w:sz w:val="28"/>
        </w:rPr>
        <w:t>из государственной собственности</w:t>
      </w:r>
    </w:p>
    <w:p w:rsidR="001D4199" w:rsidRPr="001D4199" w:rsidRDefault="001D4199" w:rsidP="0006400A">
      <w:pPr>
        <w:spacing w:line="252" w:lineRule="auto"/>
        <w:jc w:val="center"/>
        <w:rPr>
          <w:b/>
          <w:sz w:val="28"/>
        </w:rPr>
      </w:pPr>
      <w:r w:rsidRPr="001D4199">
        <w:rPr>
          <w:b/>
          <w:sz w:val="28"/>
        </w:rPr>
        <w:t>Ростовской области в муниципальную собственность</w:t>
      </w:r>
    </w:p>
    <w:p w:rsidR="001D4199" w:rsidRPr="001D4199" w:rsidRDefault="001D4199" w:rsidP="0006400A">
      <w:pPr>
        <w:spacing w:line="252" w:lineRule="auto"/>
        <w:jc w:val="center"/>
        <w:rPr>
          <w:b/>
          <w:sz w:val="28"/>
          <w:szCs w:val="28"/>
        </w:rPr>
      </w:pPr>
      <w:r w:rsidRPr="001D4199">
        <w:rPr>
          <w:b/>
          <w:sz w:val="28"/>
          <w:szCs w:val="28"/>
        </w:rPr>
        <w:t xml:space="preserve">муниципальных образований </w:t>
      </w:r>
    </w:p>
    <w:p w:rsidR="001D4199" w:rsidRDefault="001D4199" w:rsidP="0006400A">
      <w:pPr>
        <w:autoSpaceDE w:val="0"/>
        <w:autoSpaceDN w:val="0"/>
        <w:adjustRightInd w:val="0"/>
        <w:spacing w:line="252" w:lineRule="auto"/>
        <w:jc w:val="center"/>
        <w:rPr>
          <w:bCs/>
          <w:sz w:val="28"/>
        </w:rPr>
      </w:pPr>
    </w:p>
    <w:p w:rsidR="0006400A" w:rsidRPr="001D4199" w:rsidRDefault="0006400A" w:rsidP="0006400A">
      <w:pPr>
        <w:autoSpaceDE w:val="0"/>
        <w:autoSpaceDN w:val="0"/>
        <w:adjustRightInd w:val="0"/>
        <w:spacing w:line="252" w:lineRule="auto"/>
        <w:jc w:val="center"/>
        <w:rPr>
          <w:bCs/>
          <w:sz w:val="28"/>
        </w:rPr>
      </w:pPr>
    </w:p>
    <w:p w:rsidR="001D4199" w:rsidRPr="001D4199" w:rsidRDefault="001D4199" w:rsidP="0006400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1D4199">
        <w:rPr>
          <w:sz w:val="28"/>
          <w:szCs w:val="28"/>
        </w:rPr>
        <w:t>В соответствии с Областным законом от 15.01.2001 № 125-ЗС «О порядке управления и распоряжения государственной собственностью Ростовской области», постановлением Правительства Ростовской области от 02.07.2012 № 552 «Об утверждении Порядка передачи имущества, приобретенного за счет средств областного бюджета, из государственной собственности Ростовской области в муниципальную собственность»</w:t>
      </w:r>
      <w:r w:rsidRPr="001D4199">
        <w:rPr>
          <w:bCs/>
          <w:color w:val="000000"/>
          <w:sz w:val="28"/>
          <w:szCs w:val="28"/>
        </w:rPr>
        <w:t xml:space="preserve"> </w:t>
      </w:r>
      <w:r w:rsidRPr="001D4199">
        <w:rPr>
          <w:sz w:val="28"/>
          <w:szCs w:val="28"/>
        </w:rPr>
        <w:t xml:space="preserve">Правительство Ростовской области  </w:t>
      </w:r>
      <w:r w:rsidRPr="001D4199">
        <w:rPr>
          <w:b/>
          <w:spacing w:val="60"/>
          <w:sz w:val="28"/>
          <w:szCs w:val="28"/>
        </w:rPr>
        <w:t>постановляе</w:t>
      </w:r>
      <w:r w:rsidRPr="001D4199">
        <w:rPr>
          <w:b/>
          <w:sz w:val="28"/>
          <w:szCs w:val="28"/>
        </w:rPr>
        <w:t>т:</w:t>
      </w:r>
    </w:p>
    <w:p w:rsidR="001D4199" w:rsidRPr="001D4199" w:rsidRDefault="001D4199" w:rsidP="0006400A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sz w:val="28"/>
        </w:rPr>
      </w:pPr>
    </w:p>
    <w:p w:rsidR="001D4199" w:rsidRPr="001D4199" w:rsidRDefault="001D4199" w:rsidP="0006400A">
      <w:pPr>
        <w:spacing w:line="252" w:lineRule="auto"/>
        <w:ind w:firstLine="709"/>
        <w:jc w:val="both"/>
        <w:rPr>
          <w:sz w:val="28"/>
          <w:szCs w:val="28"/>
        </w:rPr>
      </w:pPr>
      <w:r w:rsidRPr="001D4199">
        <w:rPr>
          <w:sz w:val="28"/>
        </w:rPr>
        <w:t>1. Утвердить Перечень имущества, передаваемого из государственной собственности Ростовской области в муниципальную собственность муниципальных образований</w:t>
      </w:r>
      <w:r w:rsidR="007425B3">
        <w:rPr>
          <w:sz w:val="28"/>
        </w:rPr>
        <w:t xml:space="preserve"> Ростовской области</w:t>
      </w:r>
      <w:r w:rsidRPr="001D4199">
        <w:rPr>
          <w:sz w:val="28"/>
        </w:rPr>
        <w:t>, согласно приложению.</w:t>
      </w:r>
    </w:p>
    <w:p w:rsidR="001D4199" w:rsidRPr="001D4199" w:rsidRDefault="001D4199" w:rsidP="0006400A">
      <w:pPr>
        <w:spacing w:line="252" w:lineRule="auto"/>
        <w:ind w:firstLine="709"/>
        <w:jc w:val="both"/>
        <w:rPr>
          <w:sz w:val="28"/>
        </w:rPr>
      </w:pPr>
      <w:r w:rsidRPr="001D4199">
        <w:rPr>
          <w:sz w:val="28"/>
        </w:rPr>
        <w:t>2. Передать на безвозмездной и безвозвратной основе из государственной собственности Ростовской области в муниципальную собственность муниципальных образований</w:t>
      </w:r>
      <w:r w:rsidR="007425B3">
        <w:rPr>
          <w:sz w:val="28"/>
        </w:rPr>
        <w:t xml:space="preserve"> Ростовской област</w:t>
      </w:r>
      <w:r w:rsidRPr="001D4199">
        <w:rPr>
          <w:sz w:val="28"/>
        </w:rPr>
        <w:t>и</w:t>
      </w:r>
      <w:r w:rsidR="007425B3">
        <w:rPr>
          <w:sz w:val="28"/>
        </w:rPr>
        <w:t xml:space="preserve"> и</w:t>
      </w:r>
      <w:r w:rsidRPr="001D4199">
        <w:rPr>
          <w:sz w:val="28"/>
        </w:rPr>
        <w:t>мущество, указанное в приложении к настоящему постановлению.</w:t>
      </w:r>
    </w:p>
    <w:p w:rsidR="001D4199" w:rsidRPr="001D4199" w:rsidRDefault="001D4199" w:rsidP="0006400A">
      <w:pPr>
        <w:spacing w:line="252" w:lineRule="auto"/>
        <w:ind w:firstLine="709"/>
        <w:jc w:val="both"/>
        <w:rPr>
          <w:sz w:val="28"/>
        </w:rPr>
      </w:pPr>
      <w:r w:rsidRPr="001D4199">
        <w:rPr>
          <w:sz w:val="28"/>
        </w:rPr>
        <w:t>3. Министерству здравоохранения Ростовской области (Быковская Т.Ю.) совместно с соответствующими органами местного самоуправления, осуществляющими принятие имущества, оформить передачу имущества, указанного в приложении к настоящему постановлению, из государственной собственности Ростовской области актами приема-передачи в порядке, установленном постановлением Правительства Ростовской области от 02.07.2012 № 552.</w:t>
      </w:r>
    </w:p>
    <w:p w:rsidR="001D4199" w:rsidRPr="001D4199" w:rsidRDefault="001D4199" w:rsidP="0006400A">
      <w:pPr>
        <w:spacing w:line="252" w:lineRule="auto"/>
        <w:ind w:firstLine="709"/>
        <w:jc w:val="both"/>
        <w:rPr>
          <w:sz w:val="28"/>
        </w:rPr>
      </w:pPr>
      <w:r w:rsidRPr="001D4199">
        <w:rPr>
          <w:sz w:val="28"/>
        </w:rPr>
        <w:t xml:space="preserve">4. Главам администраций муниципальных образований </w:t>
      </w:r>
      <w:r w:rsidR="007425B3">
        <w:rPr>
          <w:sz w:val="28"/>
        </w:rPr>
        <w:t xml:space="preserve">Ростовской области </w:t>
      </w:r>
      <w:r w:rsidRPr="001D4199">
        <w:rPr>
          <w:sz w:val="28"/>
        </w:rPr>
        <w:t>обеспечить контроль за целевым и эффективным использованием передаваемого имущества.</w:t>
      </w:r>
    </w:p>
    <w:p w:rsidR="001D4199" w:rsidRPr="001D4199" w:rsidRDefault="001D4199" w:rsidP="0006400A">
      <w:pPr>
        <w:spacing w:line="252" w:lineRule="auto"/>
        <w:ind w:firstLine="709"/>
        <w:jc w:val="both"/>
        <w:rPr>
          <w:sz w:val="28"/>
          <w:szCs w:val="28"/>
        </w:rPr>
      </w:pPr>
      <w:r w:rsidRPr="001D4199">
        <w:rPr>
          <w:sz w:val="28"/>
          <w:szCs w:val="28"/>
        </w:rPr>
        <w:lastRenderedPageBreak/>
        <w:t>5. Контроль за выполнением настоящего постановления возложить на заместителя Губернатора Ростовской области Бондарева С.Б.</w:t>
      </w:r>
    </w:p>
    <w:p w:rsidR="001D4199" w:rsidRPr="001D4199" w:rsidRDefault="001D4199" w:rsidP="0006400A">
      <w:pPr>
        <w:tabs>
          <w:tab w:val="left" w:pos="7655"/>
        </w:tabs>
        <w:spacing w:line="252" w:lineRule="auto"/>
        <w:ind w:firstLine="709"/>
        <w:jc w:val="center"/>
        <w:rPr>
          <w:sz w:val="28"/>
        </w:rPr>
      </w:pPr>
    </w:p>
    <w:p w:rsidR="001D4199" w:rsidRPr="001D4199" w:rsidRDefault="001D4199" w:rsidP="0006400A">
      <w:pPr>
        <w:tabs>
          <w:tab w:val="left" w:pos="7655"/>
        </w:tabs>
        <w:spacing w:line="252" w:lineRule="auto"/>
        <w:ind w:right="7342"/>
        <w:jc w:val="center"/>
        <w:rPr>
          <w:sz w:val="28"/>
        </w:rPr>
      </w:pPr>
    </w:p>
    <w:p w:rsidR="001D4199" w:rsidRPr="001D4199" w:rsidRDefault="001D4199" w:rsidP="0006400A">
      <w:pPr>
        <w:tabs>
          <w:tab w:val="left" w:pos="7655"/>
        </w:tabs>
        <w:spacing w:line="252" w:lineRule="auto"/>
        <w:ind w:right="7342"/>
        <w:jc w:val="center"/>
        <w:rPr>
          <w:sz w:val="28"/>
        </w:rPr>
      </w:pPr>
    </w:p>
    <w:p w:rsidR="001D4199" w:rsidRPr="001D4199" w:rsidRDefault="001D4199" w:rsidP="0006400A">
      <w:pPr>
        <w:tabs>
          <w:tab w:val="left" w:pos="7655"/>
        </w:tabs>
        <w:spacing w:line="252" w:lineRule="auto"/>
        <w:ind w:right="7342"/>
        <w:jc w:val="center"/>
        <w:rPr>
          <w:sz w:val="28"/>
        </w:rPr>
      </w:pPr>
      <w:r w:rsidRPr="001D4199">
        <w:rPr>
          <w:sz w:val="28"/>
        </w:rPr>
        <w:t>Губернатор</w:t>
      </w:r>
    </w:p>
    <w:p w:rsidR="001D4199" w:rsidRPr="001D4199" w:rsidRDefault="001D4199" w:rsidP="0006400A">
      <w:pPr>
        <w:tabs>
          <w:tab w:val="left" w:pos="7655"/>
        </w:tabs>
        <w:spacing w:line="252" w:lineRule="auto"/>
        <w:rPr>
          <w:sz w:val="28"/>
        </w:rPr>
      </w:pPr>
      <w:r w:rsidRPr="001D4199">
        <w:rPr>
          <w:sz w:val="28"/>
        </w:rPr>
        <w:t>Ростовской области</w:t>
      </w:r>
      <w:r w:rsidRPr="001D4199">
        <w:rPr>
          <w:sz w:val="28"/>
        </w:rPr>
        <w:tab/>
      </w:r>
      <w:r w:rsidRPr="001D4199">
        <w:rPr>
          <w:sz w:val="28"/>
        </w:rPr>
        <w:tab/>
        <w:t xml:space="preserve">    В.Ю. Голубев</w:t>
      </w:r>
    </w:p>
    <w:p w:rsidR="001D4199" w:rsidRPr="001D4199" w:rsidRDefault="001D4199" w:rsidP="0006400A">
      <w:pPr>
        <w:autoSpaceDE w:val="0"/>
        <w:autoSpaceDN w:val="0"/>
        <w:adjustRightInd w:val="0"/>
        <w:spacing w:line="252" w:lineRule="auto"/>
        <w:ind w:firstLine="720"/>
        <w:rPr>
          <w:sz w:val="28"/>
          <w:szCs w:val="28"/>
        </w:rPr>
      </w:pPr>
    </w:p>
    <w:p w:rsidR="001D4199" w:rsidRPr="001D4199" w:rsidRDefault="001D4199" w:rsidP="0006400A">
      <w:pPr>
        <w:autoSpaceDE w:val="0"/>
        <w:autoSpaceDN w:val="0"/>
        <w:adjustRightInd w:val="0"/>
        <w:spacing w:line="252" w:lineRule="auto"/>
        <w:ind w:firstLine="720"/>
        <w:rPr>
          <w:sz w:val="28"/>
          <w:szCs w:val="28"/>
        </w:rPr>
      </w:pPr>
    </w:p>
    <w:p w:rsidR="001D4199" w:rsidRPr="001D4199" w:rsidRDefault="001D4199" w:rsidP="0006400A">
      <w:pPr>
        <w:autoSpaceDE w:val="0"/>
        <w:autoSpaceDN w:val="0"/>
        <w:adjustRightInd w:val="0"/>
        <w:spacing w:line="252" w:lineRule="auto"/>
        <w:ind w:firstLine="720"/>
        <w:rPr>
          <w:sz w:val="28"/>
          <w:szCs w:val="28"/>
        </w:rPr>
      </w:pPr>
    </w:p>
    <w:p w:rsidR="001D4199" w:rsidRPr="001D4199" w:rsidRDefault="001D4199" w:rsidP="0006400A">
      <w:pPr>
        <w:spacing w:line="252" w:lineRule="auto"/>
        <w:jc w:val="both"/>
        <w:rPr>
          <w:sz w:val="28"/>
        </w:rPr>
      </w:pPr>
      <w:r w:rsidRPr="001D4199">
        <w:rPr>
          <w:sz w:val="28"/>
        </w:rPr>
        <w:t>Постановление вносит</w:t>
      </w:r>
    </w:p>
    <w:p w:rsidR="001D4199" w:rsidRPr="001D4199" w:rsidRDefault="001D4199" w:rsidP="0006400A">
      <w:pPr>
        <w:spacing w:line="252" w:lineRule="auto"/>
        <w:jc w:val="both"/>
        <w:rPr>
          <w:sz w:val="28"/>
        </w:rPr>
      </w:pPr>
      <w:r w:rsidRPr="001D4199">
        <w:rPr>
          <w:sz w:val="28"/>
        </w:rPr>
        <w:t>министерство здравоохранения</w:t>
      </w:r>
    </w:p>
    <w:p w:rsidR="001D4199" w:rsidRPr="001D4199" w:rsidRDefault="001D4199" w:rsidP="0006400A">
      <w:pPr>
        <w:spacing w:line="252" w:lineRule="auto"/>
        <w:jc w:val="both"/>
        <w:rPr>
          <w:sz w:val="28"/>
        </w:rPr>
      </w:pPr>
      <w:r w:rsidRPr="001D4199">
        <w:rPr>
          <w:sz w:val="28"/>
        </w:rPr>
        <w:t>Ростовской области</w:t>
      </w:r>
    </w:p>
    <w:p w:rsidR="001D4199" w:rsidRPr="001D4199" w:rsidRDefault="001D4199" w:rsidP="0006400A">
      <w:pPr>
        <w:autoSpaceDE w:val="0"/>
        <w:autoSpaceDN w:val="0"/>
        <w:adjustRightInd w:val="0"/>
        <w:spacing w:line="252" w:lineRule="auto"/>
        <w:ind w:left="6372" w:firstLine="7"/>
        <w:outlineLvl w:val="0"/>
        <w:rPr>
          <w:sz w:val="28"/>
          <w:szCs w:val="28"/>
        </w:rPr>
      </w:pPr>
    </w:p>
    <w:p w:rsidR="001D4199" w:rsidRPr="001D4199" w:rsidRDefault="001D4199" w:rsidP="001D4199">
      <w:pPr>
        <w:pageBreakBefore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1D4199">
        <w:rPr>
          <w:sz w:val="28"/>
          <w:szCs w:val="28"/>
        </w:rPr>
        <w:t>Приложение</w:t>
      </w:r>
    </w:p>
    <w:p w:rsidR="001D4199" w:rsidRPr="001D4199" w:rsidRDefault="001D4199" w:rsidP="001D4199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1D4199">
        <w:rPr>
          <w:sz w:val="28"/>
          <w:szCs w:val="28"/>
        </w:rPr>
        <w:t>к постановлению</w:t>
      </w:r>
    </w:p>
    <w:p w:rsidR="001D4199" w:rsidRPr="001D4199" w:rsidRDefault="001D4199" w:rsidP="001D4199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1D4199">
        <w:rPr>
          <w:sz w:val="28"/>
          <w:szCs w:val="28"/>
        </w:rPr>
        <w:t>Правительства</w:t>
      </w:r>
    </w:p>
    <w:p w:rsidR="001D4199" w:rsidRPr="001D4199" w:rsidRDefault="001D4199" w:rsidP="001D4199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1D4199">
        <w:rPr>
          <w:sz w:val="28"/>
          <w:szCs w:val="28"/>
        </w:rPr>
        <w:t>Ростовской области</w:t>
      </w:r>
    </w:p>
    <w:p w:rsidR="001D4199" w:rsidRPr="001D4199" w:rsidRDefault="001D4199" w:rsidP="001D4199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1D4199">
        <w:rPr>
          <w:sz w:val="28"/>
          <w:szCs w:val="28"/>
        </w:rPr>
        <w:t xml:space="preserve">от </w:t>
      </w:r>
      <w:r w:rsidR="00F43AD4">
        <w:rPr>
          <w:sz w:val="28"/>
          <w:szCs w:val="28"/>
        </w:rPr>
        <w:t>29.11.2018</w:t>
      </w:r>
      <w:r w:rsidRPr="001D4199">
        <w:rPr>
          <w:sz w:val="28"/>
          <w:szCs w:val="28"/>
        </w:rPr>
        <w:t xml:space="preserve"> № </w:t>
      </w:r>
      <w:r w:rsidR="00F43AD4">
        <w:rPr>
          <w:sz w:val="28"/>
          <w:szCs w:val="28"/>
        </w:rPr>
        <w:t>758</w:t>
      </w:r>
      <w:bookmarkStart w:id="0" w:name="_GoBack"/>
      <w:bookmarkEnd w:id="0"/>
    </w:p>
    <w:p w:rsidR="001D4199" w:rsidRPr="001D4199" w:rsidRDefault="001D4199" w:rsidP="001D4199">
      <w:pPr>
        <w:jc w:val="center"/>
        <w:rPr>
          <w:sz w:val="28"/>
          <w:szCs w:val="28"/>
        </w:rPr>
      </w:pPr>
    </w:p>
    <w:p w:rsidR="001D4199" w:rsidRPr="001D4199" w:rsidRDefault="001D4199" w:rsidP="001D4199">
      <w:pPr>
        <w:jc w:val="center"/>
        <w:rPr>
          <w:sz w:val="28"/>
          <w:szCs w:val="28"/>
        </w:rPr>
      </w:pPr>
      <w:r w:rsidRPr="001D4199">
        <w:rPr>
          <w:sz w:val="28"/>
          <w:szCs w:val="28"/>
        </w:rPr>
        <w:t>ПЕРЕЧЕНЬ</w:t>
      </w:r>
    </w:p>
    <w:p w:rsidR="001D4199" w:rsidRPr="001D4199" w:rsidRDefault="001D4199" w:rsidP="001D4199">
      <w:pPr>
        <w:jc w:val="center"/>
        <w:rPr>
          <w:sz w:val="28"/>
          <w:szCs w:val="28"/>
        </w:rPr>
      </w:pPr>
      <w:r w:rsidRPr="001D4199">
        <w:rPr>
          <w:sz w:val="28"/>
          <w:szCs w:val="28"/>
        </w:rPr>
        <w:t xml:space="preserve">имущества, передаваемого из государственной </w:t>
      </w:r>
    </w:p>
    <w:p w:rsidR="001D4199" w:rsidRPr="001D4199" w:rsidRDefault="001D4199" w:rsidP="001D4199">
      <w:pPr>
        <w:jc w:val="center"/>
        <w:rPr>
          <w:sz w:val="28"/>
          <w:szCs w:val="28"/>
        </w:rPr>
      </w:pPr>
      <w:r w:rsidRPr="001D4199">
        <w:rPr>
          <w:sz w:val="28"/>
          <w:szCs w:val="28"/>
        </w:rPr>
        <w:t xml:space="preserve">собственности Ростовской области в муниципальную </w:t>
      </w:r>
    </w:p>
    <w:p w:rsidR="001D4199" w:rsidRPr="001D4199" w:rsidRDefault="001D4199" w:rsidP="001D4199">
      <w:pPr>
        <w:jc w:val="center"/>
        <w:rPr>
          <w:sz w:val="28"/>
          <w:szCs w:val="28"/>
        </w:rPr>
      </w:pPr>
      <w:r w:rsidRPr="001D4199">
        <w:rPr>
          <w:sz w:val="28"/>
          <w:szCs w:val="28"/>
        </w:rPr>
        <w:t>собственность муниципальных образований Ростовской области</w:t>
      </w:r>
    </w:p>
    <w:p w:rsidR="001D4199" w:rsidRPr="001D4199" w:rsidRDefault="001D4199" w:rsidP="001D4199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4253"/>
        <w:gridCol w:w="1843"/>
        <w:gridCol w:w="1364"/>
        <w:gridCol w:w="1782"/>
      </w:tblGrid>
      <w:tr w:rsidR="001D4199" w:rsidRPr="001D4199" w:rsidTr="001E48D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 xml:space="preserve">Стоимость </w:t>
            </w:r>
          </w:p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за 1 единицу имущества (рублей)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34795C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Колич</w:t>
            </w:r>
            <w:r w:rsidR="009D7C9B">
              <w:rPr>
                <w:sz w:val="28"/>
                <w:szCs w:val="28"/>
              </w:rPr>
              <w:t>е</w:t>
            </w:r>
            <w:r w:rsidR="0034795C">
              <w:rPr>
                <w:sz w:val="28"/>
                <w:szCs w:val="28"/>
              </w:rPr>
              <w:softHyphen/>
            </w:r>
            <w:r w:rsidRPr="001D4199">
              <w:rPr>
                <w:sz w:val="28"/>
                <w:szCs w:val="28"/>
              </w:rPr>
              <w:t>ство (штук)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Суммарная стоимость (рублей)</w:t>
            </w:r>
          </w:p>
        </w:tc>
      </w:tr>
    </w:tbl>
    <w:p w:rsidR="001D4199" w:rsidRPr="001D4199" w:rsidRDefault="001D4199" w:rsidP="001D4199">
      <w:pPr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4253"/>
        <w:gridCol w:w="1843"/>
        <w:gridCol w:w="1364"/>
        <w:gridCol w:w="1782"/>
      </w:tblGrid>
      <w:tr w:rsidR="001D4199" w:rsidRPr="001D4199" w:rsidTr="001E48D8">
        <w:trPr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tabs>
                <w:tab w:val="left" w:pos="1944"/>
              </w:tabs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</w:t>
            </w:r>
          </w:p>
        </w:tc>
      </w:tr>
      <w:tr w:rsidR="001D4199" w:rsidRPr="001D4199" w:rsidTr="001E48D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/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/>
        </w:tc>
      </w:tr>
      <w:tr w:rsidR="001D4199" w:rsidRPr="001D4199" w:rsidTr="001E48D8">
        <w:trPr>
          <w:tblHeader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1. Муниципальное образование «Город Азов»</w:t>
            </w:r>
          </w:p>
        </w:tc>
      </w:tr>
      <w:tr w:rsidR="001D4199" w:rsidRPr="001D4199" w:rsidTr="001E48D8">
        <w:trPr>
          <w:trHeight w:val="2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флюорографический цифровой «</w:t>
            </w:r>
            <w:proofErr w:type="spellStart"/>
            <w:r w:rsidRPr="001D4199">
              <w:rPr>
                <w:sz w:val="28"/>
                <w:szCs w:val="28"/>
              </w:rPr>
              <w:t>Флюоро</w:t>
            </w:r>
            <w:proofErr w:type="spellEnd"/>
            <w:r w:rsidRPr="001D4199">
              <w:rPr>
                <w:sz w:val="28"/>
                <w:szCs w:val="28"/>
              </w:rPr>
              <w:t>-</w:t>
            </w:r>
            <w:proofErr w:type="spellStart"/>
            <w:r w:rsidRPr="001D4199">
              <w:rPr>
                <w:sz w:val="28"/>
                <w:szCs w:val="28"/>
              </w:rPr>
              <w:t>ПроГраф</w:t>
            </w:r>
            <w:proofErr w:type="spellEnd"/>
            <w:r w:rsidRPr="001D4199">
              <w:rPr>
                <w:sz w:val="28"/>
                <w:szCs w:val="28"/>
              </w:rPr>
              <w:t>-РП» по ТУ 9442-038-42254364-2011 исп.1. Регистрационное у</w:t>
            </w:r>
            <w:r w:rsidR="0034795C">
              <w:rPr>
                <w:sz w:val="28"/>
                <w:szCs w:val="28"/>
              </w:rPr>
              <w:t>достоверение</w:t>
            </w:r>
            <w:r w:rsidR="00FB1B01">
              <w:rPr>
                <w:sz w:val="28"/>
                <w:szCs w:val="28"/>
              </w:rPr>
              <w:t xml:space="preserve"> от 16 ноября 2011 </w:t>
            </w:r>
            <w:r w:rsidRPr="001D4199">
              <w:rPr>
                <w:sz w:val="28"/>
                <w:szCs w:val="28"/>
              </w:rPr>
              <w:t>г. № ФСР 2011/11991. Производитель: ЗАО «РЕНТГЕНПРОМ».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57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2. Муниципальное образование «Город Волгодонск»</w:t>
            </w:r>
          </w:p>
        </w:tc>
      </w:tr>
      <w:tr w:rsidR="001D4199" w:rsidRPr="001D4199" w:rsidTr="001E48D8">
        <w:trPr>
          <w:trHeight w:val="2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флюорографический цифровой «</w:t>
            </w:r>
            <w:proofErr w:type="spellStart"/>
            <w:r w:rsidRPr="001D4199">
              <w:rPr>
                <w:sz w:val="28"/>
                <w:szCs w:val="28"/>
              </w:rPr>
              <w:t>Флюоро</w:t>
            </w:r>
            <w:proofErr w:type="spellEnd"/>
            <w:r w:rsidRPr="001D4199">
              <w:rPr>
                <w:sz w:val="28"/>
                <w:szCs w:val="28"/>
              </w:rPr>
              <w:t>-</w:t>
            </w:r>
            <w:proofErr w:type="spellStart"/>
            <w:r w:rsidRPr="001D4199">
              <w:rPr>
                <w:sz w:val="28"/>
                <w:szCs w:val="28"/>
              </w:rPr>
              <w:t>ПроГраф</w:t>
            </w:r>
            <w:proofErr w:type="spellEnd"/>
            <w:r w:rsidRPr="001D4199">
              <w:rPr>
                <w:sz w:val="28"/>
                <w:szCs w:val="28"/>
              </w:rPr>
              <w:t>-РП» по ТУ 9442-038-42254364-2011 исп.1. Регистрационное у</w:t>
            </w:r>
            <w:r w:rsidR="0034795C">
              <w:rPr>
                <w:sz w:val="28"/>
                <w:szCs w:val="28"/>
              </w:rPr>
              <w:t>достоверение</w:t>
            </w:r>
            <w:r w:rsidR="00FB1B01">
              <w:rPr>
                <w:sz w:val="28"/>
                <w:szCs w:val="28"/>
              </w:rPr>
              <w:t xml:space="preserve"> от 16 ноября 2011 </w:t>
            </w:r>
            <w:r w:rsidRPr="001D4199">
              <w:rPr>
                <w:sz w:val="28"/>
                <w:szCs w:val="28"/>
              </w:rPr>
              <w:t>г. № ФСР 2011/11991.</w:t>
            </w:r>
          </w:p>
          <w:p w:rsidR="001D4199" w:rsidRPr="001D4199" w:rsidRDefault="001D4199" w:rsidP="001D4199">
            <w:pPr>
              <w:keepNext/>
              <w:keepLines/>
              <w:widowControl w:val="0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Про</w:t>
            </w:r>
            <w:r w:rsidR="00FB1B01">
              <w:rPr>
                <w:sz w:val="28"/>
                <w:szCs w:val="28"/>
              </w:rPr>
              <w:t xml:space="preserve">изводитель: ЗАО «РЕНТГЕНПРОМ». </w:t>
            </w:r>
            <w:r w:rsidRPr="001D4199">
              <w:rPr>
                <w:sz w:val="28"/>
                <w:szCs w:val="28"/>
              </w:rPr>
              <w:t>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10 244 052,00</w:t>
            </w:r>
          </w:p>
        </w:tc>
      </w:tr>
      <w:tr w:rsidR="001D4199" w:rsidRPr="001D4199" w:rsidTr="001E48D8">
        <w:trPr>
          <w:trHeight w:val="2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ind w:left="-1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 xml:space="preserve">Томограф магнитно-резонансный </w:t>
            </w:r>
            <w:r w:rsidRPr="001D4199">
              <w:rPr>
                <w:sz w:val="28"/>
                <w:szCs w:val="28"/>
                <w:lang w:val="en-US"/>
              </w:rPr>
              <w:t>SIGNA</w:t>
            </w:r>
            <w:r w:rsidRPr="001D4199">
              <w:rPr>
                <w:sz w:val="28"/>
                <w:szCs w:val="28"/>
              </w:rPr>
              <w:t xml:space="preserve">, вариант исполнения SIGNA </w:t>
            </w:r>
            <w:r w:rsidRPr="001D4199">
              <w:rPr>
                <w:sz w:val="28"/>
                <w:szCs w:val="28"/>
                <w:lang w:val="en-US"/>
              </w:rPr>
              <w:t>Creator</w:t>
            </w:r>
            <w:r w:rsidR="00FB1B01">
              <w:rPr>
                <w:sz w:val="28"/>
                <w:szCs w:val="28"/>
              </w:rPr>
              <w:t xml:space="preserve"> с </w:t>
            </w:r>
            <w:r w:rsidRPr="001D4199">
              <w:rPr>
                <w:sz w:val="28"/>
                <w:szCs w:val="28"/>
              </w:rPr>
              <w:t>принадлежностями.</w:t>
            </w:r>
          </w:p>
          <w:p w:rsidR="001D4199" w:rsidRPr="001D4199" w:rsidRDefault="001D4199" w:rsidP="001D4199">
            <w:pPr>
              <w:ind w:left="-1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Производитель: «</w:t>
            </w:r>
            <w:proofErr w:type="spellStart"/>
            <w:r w:rsidRPr="001D4199">
              <w:rPr>
                <w:sz w:val="28"/>
                <w:szCs w:val="28"/>
              </w:rPr>
              <w:t>ДжиИ</w:t>
            </w:r>
            <w:proofErr w:type="spellEnd"/>
            <w:r w:rsidRPr="001D4199">
              <w:rPr>
                <w:sz w:val="28"/>
                <w:szCs w:val="28"/>
              </w:rPr>
              <w:t xml:space="preserve"> </w:t>
            </w:r>
            <w:proofErr w:type="spellStart"/>
            <w:r w:rsidRPr="001D4199">
              <w:rPr>
                <w:sz w:val="28"/>
                <w:szCs w:val="28"/>
              </w:rPr>
              <w:t>Хэлскеа</w:t>
            </w:r>
            <w:proofErr w:type="spellEnd"/>
            <w:r w:rsidRPr="001D4199">
              <w:rPr>
                <w:sz w:val="28"/>
                <w:szCs w:val="28"/>
              </w:rPr>
              <w:t xml:space="preserve"> (</w:t>
            </w:r>
            <w:proofErr w:type="spellStart"/>
            <w:r w:rsidRPr="001D4199">
              <w:rPr>
                <w:sz w:val="28"/>
                <w:szCs w:val="28"/>
              </w:rPr>
              <w:t>Тяньцзинь</w:t>
            </w:r>
            <w:proofErr w:type="spellEnd"/>
            <w:r w:rsidRPr="001D4199">
              <w:rPr>
                <w:sz w:val="28"/>
                <w:szCs w:val="28"/>
              </w:rPr>
              <w:t xml:space="preserve">) Компани Лимитед», Китай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69 770 000,00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69 770 000,00</w:t>
            </w:r>
          </w:p>
        </w:tc>
      </w:tr>
      <w:tr w:rsidR="001D4199" w:rsidRPr="001D4199" w:rsidTr="001E48D8">
        <w:trPr>
          <w:trHeight w:val="257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3. Муниципальное образование «Город Гуково»</w:t>
            </w:r>
          </w:p>
        </w:tc>
      </w:tr>
      <w:tr w:rsidR="001D4199" w:rsidRPr="001D4199" w:rsidTr="001E48D8">
        <w:trPr>
          <w:trHeight w:val="2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3.1.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bCs/>
                <w:color w:val="000000"/>
                <w:sz w:val="28"/>
                <w:szCs w:val="28"/>
              </w:rPr>
              <w:t>Аппарат флюорографиче</w:t>
            </w:r>
            <w:r w:rsidR="00FB1B01">
              <w:rPr>
                <w:bCs/>
                <w:color w:val="000000"/>
                <w:sz w:val="28"/>
                <w:szCs w:val="28"/>
              </w:rPr>
              <w:t>ский цифровой «РЕНЕКС-Ф5000» по ТУ 9442-040-54839165-2012 с </w:t>
            </w:r>
            <w:r w:rsidRPr="001D4199">
              <w:rPr>
                <w:bCs/>
                <w:color w:val="000000"/>
                <w:sz w:val="28"/>
                <w:szCs w:val="28"/>
              </w:rPr>
              <w:t xml:space="preserve">принадлежностями, вариант 5. </w:t>
            </w:r>
            <w:r w:rsidR="0034795C">
              <w:rPr>
                <w:sz w:val="28"/>
                <w:szCs w:val="28"/>
              </w:rPr>
              <w:t>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4 апреля 2013 г. № Р</w:t>
            </w:r>
            <w:r w:rsidR="00FB1B01">
              <w:rPr>
                <w:sz w:val="28"/>
                <w:szCs w:val="28"/>
              </w:rPr>
              <w:t>ЗН 2013/414. Производитель: ООО </w:t>
            </w:r>
            <w:r w:rsidRPr="001D4199">
              <w:rPr>
                <w:sz w:val="28"/>
                <w:szCs w:val="28"/>
              </w:rPr>
              <w:t>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57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4. Муниципальное образование «Город Донецк»</w:t>
            </w:r>
          </w:p>
        </w:tc>
      </w:tr>
      <w:tr w:rsidR="001D4199" w:rsidRPr="001D4199" w:rsidTr="001E48D8">
        <w:trPr>
          <w:trHeight w:val="2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4.1.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ind w:firstLine="34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флюорографический</w:t>
            </w:r>
            <w:r w:rsidR="00FB1B01">
              <w:rPr>
                <w:sz w:val="28"/>
                <w:szCs w:val="28"/>
              </w:rPr>
              <w:t xml:space="preserve"> цифровой ФЦ - «МАКСИМА» по </w:t>
            </w:r>
            <w:r w:rsidRPr="001D4199">
              <w:rPr>
                <w:sz w:val="28"/>
                <w:szCs w:val="28"/>
              </w:rPr>
              <w:t>ТУ 9442-023-11150760-2007</w:t>
            </w:r>
            <w:r w:rsidR="0034795C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№ ФСР 2007/01232 от 27 </w:t>
            </w:r>
            <w:r w:rsidR="00FB1B01">
              <w:rPr>
                <w:sz w:val="28"/>
                <w:szCs w:val="28"/>
              </w:rPr>
              <w:t>июля 2016 г.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57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ind w:left="360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5. Муниципальное образование «Город Зверево»</w:t>
            </w:r>
          </w:p>
        </w:tc>
      </w:tr>
      <w:tr w:rsidR="001D4199" w:rsidRPr="001D4199" w:rsidTr="001E48D8">
        <w:trPr>
          <w:trHeight w:val="2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ind w:firstLine="34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</w:t>
            </w:r>
            <w:r w:rsidR="00FB1B01">
              <w:rPr>
                <w:sz w:val="28"/>
                <w:szCs w:val="28"/>
              </w:rPr>
              <w:t>ский цифровой ФЦ - «МАКСИМА» по </w:t>
            </w:r>
            <w:r w:rsidRPr="001D4199">
              <w:rPr>
                <w:sz w:val="28"/>
                <w:szCs w:val="28"/>
              </w:rPr>
              <w:t>ТУ 9442-023-11150760-2007</w:t>
            </w:r>
            <w:r w:rsidR="0034795C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27 июля 2016 г. № ФСР</w:t>
            </w:r>
            <w:r w:rsidR="00FB1B01">
              <w:rPr>
                <w:sz w:val="28"/>
                <w:szCs w:val="28"/>
              </w:rPr>
              <w:t xml:space="preserve"> 2007/01232.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57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6. Муниципальное образование «Город Новочеркасск»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6.1.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bCs/>
                <w:color w:val="000000"/>
                <w:sz w:val="28"/>
                <w:szCs w:val="28"/>
              </w:rPr>
              <w:t>Аппарат флюорографиче</w:t>
            </w:r>
            <w:r w:rsidR="00FB1B01">
              <w:rPr>
                <w:bCs/>
                <w:color w:val="000000"/>
                <w:sz w:val="28"/>
                <w:szCs w:val="28"/>
              </w:rPr>
              <w:t>ский цифровой «РЕНЕКС-Ф5000» по ТУ 9442-040-54839165-2012 с </w:t>
            </w:r>
            <w:r w:rsidRPr="001D4199">
              <w:rPr>
                <w:bCs/>
                <w:color w:val="000000"/>
                <w:sz w:val="28"/>
                <w:szCs w:val="28"/>
              </w:rPr>
              <w:t xml:space="preserve">принадлежностями, вариант 5. </w:t>
            </w:r>
            <w:r w:rsidR="0034795C">
              <w:rPr>
                <w:sz w:val="28"/>
                <w:szCs w:val="28"/>
              </w:rPr>
              <w:t>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4 апреля 2013 г. № Р</w:t>
            </w:r>
            <w:r w:rsidR="00FB1B01">
              <w:rPr>
                <w:sz w:val="28"/>
                <w:szCs w:val="28"/>
              </w:rPr>
              <w:t>ЗН 2013/414. Производитель: ООО </w:t>
            </w:r>
            <w:r w:rsidRPr="001D4199">
              <w:rPr>
                <w:sz w:val="28"/>
                <w:szCs w:val="28"/>
              </w:rPr>
              <w:t>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40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7. Муниципальное образование «Город Новошахтинск»</w:t>
            </w:r>
          </w:p>
        </w:tc>
      </w:tr>
      <w:tr w:rsidR="001D4199" w:rsidRPr="001D4199" w:rsidTr="001E48D8">
        <w:trPr>
          <w:trHeight w:val="2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7.1.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spacing w:line="235" w:lineRule="auto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рентгеновск</w:t>
            </w:r>
            <w:r w:rsidR="00FB1B01">
              <w:rPr>
                <w:sz w:val="28"/>
                <w:szCs w:val="28"/>
              </w:rPr>
              <w:t>ий диагностический цифровой для </w:t>
            </w:r>
            <w:r w:rsidRPr="001D4199">
              <w:rPr>
                <w:sz w:val="28"/>
                <w:szCs w:val="28"/>
              </w:rPr>
              <w:t>рентгенографии (Комплекс рентгеновский педиатрический для просвечивания и снимков цифровых на базе двух рабочих мест): Комплекс рентгеновский диагностический стаци</w:t>
            </w:r>
            <w:r w:rsidR="00FB1B01">
              <w:rPr>
                <w:sz w:val="28"/>
                <w:szCs w:val="28"/>
              </w:rPr>
              <w:t>онарный «</w:t>
            </w:r>
            <w:proofErr w:type="spellStart"/>
            <w:r w:rsidR="00FB1B01">
              <w:rPr>
                <w:sz w:val="28"/>
                <w:szCs w:val="28"/>
              </w:rPr>
              <w:t>УниКоРД</w:t>
            </w:r>
            <w:proofErr w:type="spellEnd"/>
            <w:r w:rsidR="00FB1B01">
              <w:rPr>
                <w:sz w:val="28"/>
                <w:szCs w:val="28"/>
              </w:rPr>
              <w:t>-МТ-Плюс» по ТУ </w:t>
            </w:r>
            <w:r w:rsidRPr="001D4199">
              <w:rPr>
                <w:sz w:val="28"/>
                <w:szCs w:val="28"/>
              </w:rPr>
              <w:t>9442- 048-47245915-2015 (исполнение 1). Производитель: Акционерное общество «</w:t>
            </w:r>
            <w:r w:rsidR="0034795C">
              <w:rPr>
                <w:sz w:val="28"/>
                <w:szCs w:val="28"/>
              </w:rPr>
              <w:t>МЕДИЦИНСКИЕ ТЕХНОЛОГИИ Лтд» (АО </w:t>
            </w:r>
            <w:r w:rsidRPr="001D4199">
              <w:rPr>
                <w:sz w:val="28"/>
                <w:szCs w:val="28"/>
              </w:rPr>
              <w:t>«МТЛ»), 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12 567 750,00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12 567 750,00</w:t>
            </w:r>
          </w:p>
        </w:tc>
      </w:tr>
      <w:tr w:rsidR="001D4199" w:rsidRPr="001D4199" w:rsidTr="001E48D8">
        <w:trPr>
          <w:trHeight w:val="2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D67A9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7.2.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D67A92">
            <w:pPr>
              <w:spacing w:line="228" w:lineRule="auto"/>
              <w:ind w:firstLine="34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</w:t>
            </w:r>
            <w:r w:rsidR="00FB1B01">
              <w:rPr>
                <w:sz w:val="28"/>
                <w:szCs w:val="28"/>
              </w:rPr>
              <w:t>ский цифровой ФЦ - «МАКСИМА» по </w:t>
            </w:r>
            <w:r w:rsidRPr="001D4199">
              <w:rPr>
                <w:sz w:val="28"/>
                <w:szCs w:val="28"/>
              </w:rPr>
              <w:t>ТУ 9442-023-11150760-2007</w:t>
            </w:r>
            <w:r w:rsidR="0034795C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27 июля 2016 г. №</w:t>
            </w:r>
            <w:r w:rsidR="0034795C">
              <w:rPr>
                <w:sz w:val="28"/>
                <w:szCs w:val="28"/>
              </w:rPr>
              <w:t xml:space="preserve"> </w:t>
            </w:r>
            <w:r w:rsidRPr="001D4199">
              <w:rPr>
                <w:sz w:val="28"/>
                <w:szCs w:val="28"/>
              </w:rPr>
              <w:t>ФСР</w:t>
            </w:r>
            <w:r w:rsidR="00FB1B01">
              <w:rPr>
                <w:sz w:val="28"/>
                <w:szCs w:val="28"/>
              </w:rPr>
              <w:t xml:space="preserve"> 2007/01232.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D67A9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D67A9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D67A9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57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D67A9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8. Муниципальное образование «Город Ростов-на-Дону»</w:t>
            </w:r>
          </w:p>
        </w:tc>
      </w:tr>
      <w:tr w:rsidR="001D4199" w:rsidRPr="001D4199" w:rsidTr="001E48D8">
        <w:trPr>
          <w:trHeight w:val="26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D67A9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8.1.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D67A92">
            <w:pPr>
              <w:spacing w:line="228" w:lineRule="auto"/>
              <w:rPr>
                <w:sz w:val="28"/>
                <w:szCs w:val="28"/>
                <w:shd w:val="clear" w:color="auto" w:fill="FFFFFF"/>
              </w:rPr>
            </w:pPr>
            <w:r w:rsidRPr="001D4199">
              <w:rPr>
                <w:sz w:val="28"/>
                <w:szCs w:val="28"/>
              </w:rPr>
              <w:t>Аппарат рентгеновский диагностичес</w:t>
            </w:r>
            <w:r w:rsidR="00FB1B01">
              <w:rPr>
                <w:sz w:val="28"/>
                <w:szCs w:val="28"/>
              </w:rPr>
              <w:t>кий цифровой для рентгенографии</w:t>
            </w:r>
            <w:r w:rsidRPr="001D4199">
              <w:rPr>
                <w:sz w:val="28"/>
                <w:szCs w:val="28"/>
              </w:rPr>
              <w:t xml:space="preserve"> (Комплекс рентгеновский педиатрический для просвечивания и снимков цифровых на базе двух рабочих мест): Комплекс рентгеновский диагностический стационарный «</w:t>
            </w:r>
            <w:proofErr w:type="spellStart"/>
            <w:r w:rsidRPr="001D4199">
              <w:rPr>
                <w:sz w:val="28"/>
                <w:szCs w:val="28"/>
              </w:rPr>
              <w:t>УниКоРД</w:t>
            </w:r>
            <w:proofErr w:type="spellEnd"/>
            <w:r w:rsidRPr="001D4199">
              <w:rPr>
                <w:sz w:val="28"/>
                <w:szCs w:val="28"/>
              </w:rPr>
              <w:t>-МТ-Плюс» по ТУ 9442- 048-47245915-2015 (исполнение 1). Производитель: Акционерное общество «</w:t>
            </w:r>
            <w:r w:rsidR="00FB1B01">
              <w:rPr>
                <w:sz w:val="28"/>
                <w:szCs w:val="28"/>
              </w:rPr>
              <w:t>МЕДИЦИНСКИЕ ТЕХНОЛОГИИ Лтд» (АО </w:t>
            </w:r>
            <w:r w:rsidRPr="001D4199">
              <w:rPr>
                <w:sz w:val="28"/>
                <w:szCs w:val="28"/>
              </w:rPr>
              <w:t>«МТЛ»), 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D67A9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12 567 750,00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D67A9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D67A9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75 406 500,00</w:t>
            </w:r>
          </w:p>
        </w:tc>
      </w:tr>
      <w:tr w:rsidR="001D4199" w:rsidRPr="001D4199" w:rsidTr="001E48D8">
        <w:trPr>
          <w:trHeight w:val="70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8.2.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spacing w:line="235" w:lineRule="auto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флюорографический цифровой «</w:t>
            </w:r>
            <w:proofErr w:type="spellStart"/>
            <w:r w:rsidRPr="001D4199">
              <w:rPr>
                <w:sz w:val="28"/>
                <w:szCs w:val="28"/>
              </w:rPr>
              <w:t>Флюоро</w:t>
            </w:r>
            <w:proofErr w:type="spellEnd"/>
            <w:r w:rsidRPr="001D4199">
              <w:rPr>
                <w:sz w:val="28"/>
                <w:szCs w:val="28"/>
              </w:rPr>
              <w:t>-</w:t>
            </w:r>
            <w:proofErr w:type="spellStart"/>
            <w:r w:rsidRPr="001D4199">
              <w:rPr>
                <w:sz w:val="28"/>
                <w:szCs w:val="28"/>
              </w:rPr>
              <w:t>ПроГраф</w:t>
            </w:r>
            <w:proofErr w:type="spellEnd"/>
            <w:r w:rsidRPr="001D4199">
              <w:rPr>
                <w:sz w:val="28"/>
                <w:szCs w:val="28"/>
              </w:rPr>
              <w:t>-РП» по ТУ 9442-038-42254364-2011 исп.</w:t>
            </w:r>
            <w:r w:rsidR="009D7C9B">
              <w:rPr>
                <w:sz w:val="28"/>
                <w:szCs w:val="28"/>
              </w:rPr>
              <w:t xml:space="preserve"> </w:t>
            </w:r>
            <w:r w:rsidRPr="001D4199">
              <w:rPr>
                <w:sz w:val="28"/>
                <w:szCs w:val="28"/>
              </w:rPr>
              <w:t>1. Регистрационное у</w:t>
            </w:r>
            <w:r w:rsidR="0034795C">
              <w:rPr>
                <w:sz w:val="28"/>
                <w:szCs w:val="28"/>
              </w:rPr>
              <w:t>достоверение</w:t>
            </w:r>
            <w:r w:rsidR="00FB1B01">
              <w:rPr>
                <w:sz w:val="28"/>
                <w:szCs w:val="28"/>
              </w:rPr>
              <w:t xml:space="preserve"> от 16 ноября 2011 </w:t>
            </w:r>
            <w:r w:rsidRPr="001D4199">
              <w:rPr>
                <w:sz w:val="28"/>
                <w:szCs w:val="28"/>
              </w:rPr>
              <w:t>г. № ФСР 2011/11991.</w:t>
            </w:r>
          </w:p>
          <w:p w:rsidR="001D4199" w:rsidRPr="001D4199" w:rsidRDefault="00FB1B01" w:rsidP="0006400A">
            <w:pPr>
              <w:keepNext/>
              <w:keepLines/>
              <w:widowControl w:val="0"/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Производитель: ЗАО </w:t>
            </w:r>
            <w:r w:rsidR="001D4199" w:rsidRPr="001D4199">
              <w:rPr>
                <w:sz w:val="28"/>
                <w:szCs w:val="28"/>
              </w:rPr>
              <w:t>«РЕНТГЕНПРОМ».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15 366 078,00</w:t>
            </w:r>
          </w:p>
        </w:tc>
      </w:tr>
      <w:tr w:rsidR="001D4199" w:rsidRPr="001D4199" w:rsidTr="001E48D8">
        <w:trPr>
          <w:trHeight w:val="310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9. Муниципальное образование «Город Таганрог»</w:t>
            </w:r>
          </w:p>
        </w:tc>
      </w:tr>
      <w:tr w:rsidR="001D4199" w:rsidRPr="001D4199" w:rsidTr="001E48D8">
        <w:trPr>
          <w:trHeight w:val="70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9.1.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ind w:firstLine="34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</w:t>
            </w:r>
            <w:r w:rsidR="0034795C">
              <w:rPr>
                <w:sz w:val="28"/>
                <w:szCs w:val="28"/>
              </w:rPr>
              <w:t>ский цифровой ФЦ –</w:t>
            </w:r>
            <w:r w:rsidR="00FB1B01">
              <w:rPr>
                <w:sz w:val="28"/>
                <w:szCs w:val="28"/>
              </w:rPr>
              <w:t xml:space="preserve"> «МАКСИМА» по </w:t>
            </w:r>
            <w:r w:rsidRPr="001D4199">
              <w:rPr>
                <w:sz w:val="28"/>
                <w:szCs w:val="28"/>
              </w:rPr>
              <w:t>ТУ 9442-023-11150760-2007</w:t>
            </w:r>
            <w:r w:rsidR="0034795C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27 июля 2016 г. №</w:t>
            </w:r>
            <w:r w:rsidR="009D7C9B">
              <w:rPr>
                <w:sz w:val="28"/>
                <w:szCs w:val="28"/>
              </w:rPr>
              <w:t xml:space="preserve"> </w:t>
            </w:r>
            <w:r w:rsidRPr="001D4199">
              <w:rPr>
                <w:sz w:val="28"/>
                <w:szCs w:val="28"/>
              </w:rPr>
              <w:t>ФСР</w:t>
            </w:r>
            <w:r w:rsidR="00FB1B01">
              <w:rPr>
                <w:sz w:val="28"/>
                <w:szCs w:val="28"/>
              </w:rPr>
              <w:t xml:space="preserve"> 2007/01232.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61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10. Муниципальное образование «Город Шахты»</w:t>
            </w:r>
          </w:p>
        </w:tc>
      </w:tr>
      <w:tr w:rsidR="001D4199" w:rsidRPr="001D4199" w:rsidTr="001E48D8">
        <w:trPr>
          <w:trHeight w:val="70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2"/>
                <w:sz w:val="28"/>
                <w:szCs w:val="28"/>
              </w:rPr>
            </w:pPr>
            <w:r w:rsidRPr="001E48D8">
              <w:rPr>
                <w:spacing w:val="-12"/>
                <w:sz w:val="28"/>
                <w:szCs w:val="28"/>
              </w:rPr>
              <w:t>10.1.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рентгеновск</w:t>
            </w:r>
            <w:r w:rsidR="00FB1B01">
              <w:rPr>
                <w:sz w:val="28"/>
                <w:szCs w:val="28"/>
              </w:rPr>
              <w:t>ий диагностический цифровой для </w:t>
            </w:r>
            <w:r w:rsidRPr="001D4199">
              <w:rPr>
                <w:sz w:val="28"/>
                <w:szCs w:val="28"/>
              </w:rPr>
              <w:t>рентгенографии (Комплекс рентгеновский педиатрический для просвечивания и снимков цифровых на базе двух рабочих мест): Комплекс рентгеновский диагностический стационарны</w:t>
            </w:r>
            <w:r w:rsidR="002672D0">
              <w:rPr>
                <w:sz w:val="28"/>
                <w:szCs w:val="28"/>
              </w:rPr>
              <w:t>й «</w:t>
            </w:r>
            <w:proofErr w:type="spellStart"/>
            <w:r w:rsidR="002672D0">
              <w:rPr>
                <w:sz w:val="28"/>
                <w:szCs w:val="28"/>
              </w:rPr>
              <w:t>УниКоРД</w:t>
            </w:r>
            <w:proofErr w:type="spellEnd"/>
            <w:r w:rsidR="002672D0">
              <w:rPr>
                <w:sz w:val="28"/>
                <w:szCs w:val="28"/>
              </w:rPr>
              <w:t>-МТ-Плюс» по ТУ 9442-</w:t>
            </w:r>
            <w:r w:rsidRPr="001D4199">
              <w:rPr>
                <w:sz w:val="28"/>
                <w:szCs w:val="28"/>
              </w:rPr>
              <w:t>048-47245915-2015 (исполнение 1). Производитель: Акционерное общество «</w:t>
            </w:r>
            <w:r w:rsidR="00FB1B01">
              <w:rPr>
                <w:sz w:val="28"/>
                <w:szCs w:val="28"/>
              </w:rPr>
              <w:t>МЕДИЦИНСКИЕ ТЕХНОЛОГИИ Лтд» (АО </w:t>
            </w:r>
            <w:r w:rsidRPr="001D4199">
              <w:rPr>
                <w:sz w:val="28"/>
                <w:szCs w:val="28"/>
              </w:rPr>
              <w:t>«МТЛ»), 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12 567 750,00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12 567 750,00</w:t>
            </w:r>
          </w:p>
        </w:tc>
      </w:tr>
      <w:tr w:rsidR="001D4199" w:rsidRPr="001D4199" w:rsidTr="001E48D8">
        <w:trPr>
          <w:trHeight w:val="70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10.2.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флюорографический цифровой «</w:t>
            </w:r>
            <w:proofErr w:type="spellStart"/>
            <w:r w:rsidRPr="001D4199">
              <w:rPr>
                <w:sz w:val="28"/>
                <w:szCs w:val="28"/>
              </w:rPr>
              <w:t>Флюоро</w:t>
            </w:r>
            <w:proofErr w:type="spellEnd"/>
            <w:r w:rsidRPr="001D4199">
              <w:rPr>
                <w:sz w:val="28"/>
                <w:szCs w:val="28"/>
              </w:rPr>
              <w:t>-</w:t>
            </w:r>
            <w:proofErr w:type="spellStart"/>
            <w:r w:rsidRPr="001D4199">
              <w:rPr>
                <w:sz w:val="28"/>
                <w:szCs w:val="28"/>
              </w:rPr>
              <w:t>ПроГраф</w:t>
            </w:r>
            <w:proofErr w:type="spellEnd"/>
            <w:r w:rsidRPr="001D4199">
              <w:rPr>
                <w:sz w:val="28"/>
                <w:szCs w:val="28"/>
              </w:rPr>
              <w:t>-РП» по ТУ 9442-038-42254364-2011 исп.</w:t>
            </w:r>
            <w:r w:rsidR="00D30E87">
              <w:rPr>
                <w:sz w:val="28"/>
                <w:szCs w:val="28"/>
              </w:rPr>
              <w:t> </w:t>
            </w:r>
            <w:r w:rsidRPr="001D4199">
              <w:rPr>
                <w:sz w:val="28"/>
                <w:szCs w:val="28"/>
              </w:rPr>
              <w:t>1</w:t>
            </w:r>
            <w:r w:rsidR="002672D0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16 ноября 2011</w:t>
            </w:r>
            <w:r w:rsidR="00FB1B01">
              <w:rPr>
                <w:sz w:val="28"/>
                <w:szCs w:val="28"/>
              </w:rPr>
              <w:t> </w:t>
            </w:r>
            <w:r w:rsidRPr="001D4199">
              <w:rPr>
                <w:sz w:val="28"/>
                <w:szCs w:val="28"/>
              </w:rPr>
              <w:t>г. № ФСР 2011/11991.</w:t>
            </w:r>
          </w:p>
          <w:p w:rsidR="001D4199" w:rsidRPr="001D4199" w:rsidRDefault="00FB1B01" w:rsidP="001D4199">
            <w:pPr>
              <w:keepNext/>
              <w:keepLines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Производитель: ЗАО </w:t>
            </w:r>
            <w:r w:rsidR="001D4199" w:rsidRPr="001D4199">
              <w:rPr>
                <w:sz w:val="28"/>
                <w:szCs w:val="28"/>
              </w:rPr>
              <w:t>«РЕНТГЕНПРОМ».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15 366 078,00</w:t>
            </w:r>
          </w:p>
        </w:tc>
      </w:tr>
      <w:tr w:rsidR="001D4199" w:rsidRPr="001D4199" w:rsidTr="001E48D8">
        <w:trPr>
          <w:trHeight w:val="267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11.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Аксайский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7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11.1.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Комплекс рентгеновский диагностический цифровой «РЕНЕКС-РЦ» по ТУ-9442-022-54839165-2004- Регистрационное уд</w:t>
            </w:r>
            <w:r w:rsidR="00FB1B01">
              <w:rPr>
                <w:sz w:val="28"/>
                <w:szCs w:val="28"/>
              </w:rPr>
              <w:t>остов</w:t>
            </w:r>
            <w:r w:rsidR="00D30E87">
              <w:rPr>
                <w:sz w:val="28"/>
                <w:szCs w:val="28"/>
              </w:rPr>
              <w:t>ерение</w:t>
            </w:r>
            <w:r w:rsidR="00FB1B01">
              <w:rPr>
                <w:sz w:val="28"/>
                <w:szCs w:val="28"/>
              </w:rPr>
              <w:t xml:space="preserve"> от 09.10.2013 г. № РЗН 2013/1262 с </w:t>
            </w:r>
            <w:r w:rsidRPr="001D4199">
              <w:rPr>
                <w:sz w:val="28"/>
                <w:szCs w:val="28"/>
              </w:rPr>
              <w:t>принадлежностями, вариант исполнения 2. Производитель: ООО 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</w:tr>
      <w:tr w:rsidR="001D4199" w:rsidRPr="001D4199" w:rsidTr="001E48D8">
        <w:trPr>
          <w:trHeight w:val="301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12. Муниципальное образование «Багаевский район»</w:t>
            </w:r>
          </w:p>
        </w:tc>
      </w:tr>
      <w:tr w:rsidR="001D4199" w:rsidRPr="001D4199" w:rsidTr="001E48D8">
        <w:trPr>
          <w:trHeight w:val="47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12.1.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ind w:firstLine="34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флюорографический цифрово</w:t>
            </w:r>
            <w:r w:rsidR="00FB1B01">
              <w:rPr>
                <w:sz w:val="28"/>
                <w:szCs w:val="28"/>
              </w:rPr>
              <w:t>й ФЦ - «МАКСИМА» по </w:t>
            </w:r>
            <w:r w:rsidRPr="001D4199">
              <w:rPr>
                <w:sz w:val="28"/>
                <w:szCs w:val="28"/>
              </w:rPr>
              <w:t>ТУ 9442-023-11150760-2007</w:t>
            </w:r>
            <w:r w:rsidR="00D30E87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27 июля 2016 г. № ФСР</w:t>
            </w:r>
            <w:r w:rsidR="00FB1B01">
              <w:rPr>
                <w:sz w:val="28"/>
                <w:szCs w:val="28"/>
              </w:rPr>
              <w:t xml:space="preserve"> 2007/01232.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83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13.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Белокалитвенский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7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13.1.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флюорографический цифровой «</w:t>
            </w:r>
            <w:proofErr w:type="spellStart"/>
            <w:r w:rsidRPr="001D4199">
              <w:rPr>
                <w:sz w:val="28"/>
                <w:szCs w:val="28"/>
              </w:rPr>
              <w:t>Флюоро</w:t>
            </w:r>
            <w:proofErr w:type="spellEnd"/>
            <w:r w:rsidRPr="001D4199">
              <w:rPr>
                <w:sz w:val="28"/>
                <w:szCs w:val="28"/>
              </w:rPr>
              <w:t>-</w:t>
            </w:r>
            <w:proofErr w:type="spellStart"/>
            <w:r w:rsidRPr="001D4199">
              <w:rPr>
                <w:sz w:val="28"/>
                <w:szCs w:val="28"/>
              </w:rPr>
              <w:t>ПроГраф</w:t>
            </w:r>
            <w:proofErr w:type="spellEnd"/>
            <w:r w:rsidRPr="001D4199">
              <w:rPr>
                <w:sz w:val="28"/>
                <w:szCs w:val="28"/>
              </w:rPr>
              <w:t>-РП» по ТУ 9442-038-42254364-2011 исп.1. Регистрационное у</w:t>
            </w:r>
            <w:r w:rsidR="00D30E87">
              <w:rPr>
                <w:sz w:val="28"/>
                <w:szCs w:val="28"/>
              </w:rPr>
              <w:t>достоверение</w:t>
            </w:r>
            <w:r w:rsidR="00FB1B01">
              <w:rPr>
                <w:sz w:val="28"/>
                <w:szCs w:val="28"/>
              </w:rPr>
              <w:t xml:space="preserve"> от 16 ноября 2011 </w:t>
            </w:r>
            <w:r w:rsidRPr="001D4199">
              <w:rPr>
                <w:sz w:val="28"/>
                <w:szCs w:val="28"/>
              </w:rPr>
              <w:t>г. № ФСР</w:t>
            </w:r>
            <w:r w:rsidR="00FB1B01">
              <w:rPr>
                <w:sz w:val="28"/>
                <w:szCs w:val="28"/>
              </w:rPr>
              <w:t xml:space="preserve"> 2011/11991. Производитель: ЗАО </w:t>
            </w:r>
            <w:r w:rsidRPr="001D4199">
              <w:rPr>
                <w:sz w:val="28"/>
                <w:szCs w:val="28"/>
              </w:rPr>
              <w:t>«РЕНТГЕНПРОМ».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47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13.2.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 xml:space="preserve">Комплекс рентгеновский диагностический цифровой «РЕНЕКС-РЦ» по ТУ-9442-022-54839165-2004- Регистрационное </w:t>
            </w:r>
            <w:r w:rsidR="00D30E87">
              <w:rPr>
                <w:sz w:val="28"/>
                <w:szCs w:val="28"/>
              </w:rPr>
              <w:t>удостоверение</w:t>
            </w:r>
            <w:r w:rsidR="00FB1B01">
              <w:rPr>
                <w:sz w:val="28"/>
                <w:szCs w:val="28"/>
              </w:rPr>
              <w:t xml:space="preserve"> от 9</w:t>
            </w:r>
            <w:r w:rsidR="009D7C9B">
              <w:rPr>
                <w:sz w:val="28"/>
                <w:szCs w:val="28"/>
              </w:rPr>
              <w:t xml:space="preserve"> </w:t>
            </w:r>
            <w:r w:rsidR="00FB1B01">
              <w:rPr>
                <w:sz w:val="28"/>
                <w:szCs w:val="28"/>
              </w:rPr>
              <w:t>октября 2013 </w:t>
            </w:r>
            <w:r w:rsidRPr="001D4199">
              <w:rPr>
                <w:sz w:val="28"/>
                <w:szCs w:val="28"/>
              </w:rPr>
              <w:t>г. № РЗН 20</w:t>
            </w:r>
            <w:r w:rsidR="00FB1B01">
              <w:rPr>
                <w:sz w:val="28"/>
                <w:szCs w:val="28"/>
              </w:rPr>
              <w:t>13/1262 с </w:t>
            </w:r>
            <w:r w:rsidRPr="001D4199">
              <w:rPr>
                <w:sz w:val="28"/>
                <w:szCs w:val="28"/>
              </w:rPr>
              <w:t xml:space="preserve">принадлежностями, вариант исполнения 2. </w:t>
            </w:r>
          </w:p>
          <w:p w:rsidR="001D4199" w:rsidRPr="001D4199" w:rsidRDefault="00FB1B01" w:rsidP="001D4199">
            <w:pPr>
              <w:tabs>
                <w:tab w:val="left" w:pos="342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Производитель: ООО </w:t>
            </w:r>
            <w:r w:rsidR="001D4199" w:rsidRPr="001D4199">
              <w:rPr>
                <w:sz w:val="28"/>
                <w:szCs w:val="28"/>
              </w:rPr>
              <w:t>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</w:tr>
      <w:tr w:rsidR="001D4199" w:rsidRPr="001D4199" w:rsidTr="001E48D8"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14.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Боковский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263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14.1.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rFonts w:eastAsia="T3Font_2"/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рентгеновск</w:t>
            </w:r>
            <w:r w:rsidR="00FB1B01">
              <w:rPr>
                <w:sz w:val="28"/>
                <w:szCs w:val="28"/>
              </w:rPr>
              <w:t>ий диагностический цифровой для </w:t>
            </w:r>
            <w:r w:rsidRPr="001D4199">
              <w:rPr>
                <w:sz w:val="28"/>
                <w:szCs w:val="28"/>
              </w:rPr>
              <w:t>рентгенографии (Комплекс рентгеновский педиатрический для просвечивания и снимков цифровых на базе двух рабочих мест): Комплекс рентгеновский диагностический стационарный «</w:t>
            </w:r>
            <w:proofErr w:type="spellStart"/>
            <w:r w:rsidRPr="001D4199">
              <w:rPr>
                <w:sz w:val="28"/>
                <w:szCs w:val="28"/>
              </w:rPr>
              <w:t>УниКоРД</w:t>
            </w:r>
            <w:proofErr w:type="spellEnd"/>
            <w:r w:rsidRPr="001D4199">
              <w:rPr>
                <w:sz w:val="28"/>
                <w:szCs w:val="28"/>
              </w:rPr>
              <w:t>-МТ-Плюс» по ТУ 9442- 048-47245915-2015 (исполнение 1). Производитель: Акционерное общество «</w:t>
            </w:r>
            <w:r w:rsidR="00FB1B01">
              <w:rPr>
                <w:sz w:val="28"/>
                <w:szCs w:val="28"/>
              </w:rPr>
              <w:t>МЕДИЦИНСКИЕ ТЕХНОЛОГИИ Лтд» (АО </w:t>
            </w:r>
            <w:r w:rsidRPr="001D4199">
              <w:rPr>
                <w:sz w:val="28"/>
                <w:szCs w:val="28"/>
              </w:rPr>
              <w:t>«МТЛ»), 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12 567 750,00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12 567 750,00</w:t>
            </w:r>
          </w:p>
        </w:tc>
      </w:tr>
      <w:tr w:rsidR="001D4199" w:rsidRPr="001D4199" w:rsidTr="001E48D8">
        <w:trPr>
          <w:trHeight w:val="263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14.2.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флюорографический цифровой «</w:t>
            </w:r>
            <w:proofErr w:type="spellStart"/>
            <w:r w:rsidRPr="001D4199">
              <w:rPr>
                <w:sz w:val="28"/>
                <w:szCs w:val="28"/>
              </w:rPr>
              <w:t>Флюоро</w:t>
            </w:r>
            <w:proofErr w:type="spellEnd"/>
            <w:r w:rsidRPr="001D4199">
              <w:rPr>
                <w:sz w:val="28"/>
                <w:szCs w:val="28"/>
              </w:rPr>
              <w:t>-</w:t>
            </w:r>
            <w:proofErr w:type="spellStart"/>
            <w:r w:rsidRPr="001D4199">
              <w:rPr>
                <w:sz w:val="28"/>
                <w:szCs w:val="28"/>
              </w:rPr>
              <w:t>ПроГраф</w:t>
            </w:r>
            <w:proofErr w:type="spellEnd"/>
            <w:r w:rsidRPr="001D4199">
              <w:rPr>
                <w:sz w:val="28"/>
                <w:szCs w:val="28"/>
              </w:rPr>
              <w:t>-РП» по ТУ 9442-038-42254364-2011 исп.1. Регистрационное у</w:t>
            </w:r>
            <w:r w:rsidR="00D30E87">
              <w:rPr>
                <w:sz w:val="28"/>
                <w:szCs w:val="28"/>
              </w:rPr>
              <w:t>достоверение</w:t>
            </w:r>
            <w:r w:rsidR="00FB1B01">
              <w:rPr>
                <w:sz w:val="28"/>
                <w:szCs w:val="28"/>
              </w:rPr>
              <w:t xml:space="preserve"> от 16 ноября 2011 </w:t>
            </w:r>
            <w:r w:rsidRPr="001D4199">
              <w:rPr>
                <w:sz w:val="28"/>
                <w:szCs w:val="28"/>
              </w:rPr>
              <w:t xml:space="preserve">г. № ФСР 2011/11991. </w:t>
            </w:r>
          </w:p>
          <w:p w:rsidR="001D4199" w:rsidRPr="001D4199" w:rsidRDefault="00FB1B01" w:rsidP="001D4199">
            <w:pPr>
              <w:keepNext/>
              <w:keepLines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Производитель: ЗАО </w:t>
            </w:r>
            <w:r w:rsidR="001D4199" w:rsidRPr="001D4199">
              <w:rPr>
                <w:sz w:val="28"/>
                <w:szCs w:val="28"/>
              </w:rPr>
              <w:t>«РЕНТГЕНПРОМ».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0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15.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Верхнедонской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15.1.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bCs/>
                <w:color w:val="000000"/>
                <w:sz w:val="28"/>
                <w:szCs w:val="28"/>
              </w:rPr>
              <w:t>Аппарат флюорографиче</w:t>
            </w:r>
            <w:r w:rsidR="00FB1B01">
              <w:rPr>
                <w:bCs/>
                <w:color w:val="000000"/>
                <w:sz w:val="28"/>
                <w:szCs w:val="28"/>
              </w:rPr>
              <w:t>ский цифровой «РЕНЕКС-Ф5000» по ТУ 9442-040-54839165-2012 с </w:t>
            </w:r>
            <w:r w:rsidRPr="001D4199">
              <w:rPr>
                <w:bCs/>
                <w:color w:val="000000"/>
                <w:sz w:val="28"/>
                <w:szCs w:val="28"/>
              </w:rPr>
              <w:t xml:space="preserve">принадлежностями, вариант 5. </w:t>
            </w:r>
            <w:r w:rsidRPr="001D4199">
              <w:rPr>
                <w:sz w:val="28"/>
                <w:szCs w:val="28"/>
              </w:rPr>
              <w:t xml:space="preserve">Регистрационное удостоверение от 4 апреля 2013 г. № РЗН 2013/414. </w:t>
            </w:r>
          </w:p>
          <w:p w:rsidR="001D4199" w:rsidRPr="001D4199" w:rsidRDefault="00FB1B01" w:rsidP="001D4199">
            <w:pPr>
              <w:tabs>
                <w:tab w:val="left" w:pos="342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Производитель: ООО </w:t>
            </w:r>
            <w:r w:rsidR="001D4199" w:rsidRPr="001D4199">
              <w:rPr>
                <w:sz w:val="28"/>
                <w:szCs w:val="28"/>
              </w:rPr>
              <w:t>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333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16</w:t>
            </w:r>
            <w:r w:rsidR="00D30E87">
              <w:rPr>
                <w:sz w:val="28"/>
                <w:szCs w:val="28"/>
              </w:rPr>
              <w:t>.</w:t>
            </w:r>
            <w:r w:rsidRPr="001D4199">
              <w:rPr>
                <w:sz w:val="28"/>
                <w:szCs w:val="28"/>
              </w:rPr>
              <w:t xml:space="preserve">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Волгодонской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16.1.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bCs/>
                <w:color w:val="000000"/>
                <w:sz w:val="28"/>
                <w:szCs w:val="28"/>
              </w:rPr>
              <w:t>Аппарат флюорографиче</w:t>
            </w:r>
            <w:r w:rsidR="00FB1B01">
              <w:rPr>
                <w:bCs/>
                <w:color w:val="000000"/>
                <w:sz w:val="28"/>
                <w:szCs w:val="28"/>
              </w:rPr>
              <w:t>ский цифровой «РЕНЕКС-Ф5000» по ТУ 9442-040-54839165-2012 с </w:t>
            </w:r>
            <w:r w:rsidRPr="001D4199">
              <w:rPr>
                <w:bCs/>
                <w:color w:val="000000"/>
                <w:sz w:val="28"/>
                <w:szCs w:val="28"/>
              </w:rPr>
              <w:t xml:space="preserve">принадлежностями, вариант 5. </w:t>
            </w:r>
            <w:r w:rsidR="00D30E87">
              <w:rPr>
                <w:sz w:val="28"/>
                <w:szCs w:val="28"/>
              </w:rPr>
              <w:t>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4 апреля 2013 г. № Р</w:t>
            </w:r>
            <w:r w:rsidR="00FB1B01">
              <w:rPr>
                <w:sz w:val="28"/>
                <w:szCs w:val="28"/>
              </w:rPr>
              <w:t>ЗН 2013/414. Производитель: ООО </w:t>
            </w:r>
            <w:r w:rsidRPr="001D4199">
              <w:rPr>
                <w:sz w:val="28"/>
                <w:szCs w:val="28"/>
              </w:rPr>
              <w:t>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319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17.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Дубовский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17.1.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bCs/>
                <w:color w:val="000000"/>
                <w:sz w:val="28"/>
                <w:szCs w:val="28"/>
              </w:rPr>
              <w:t>Аппарат флюорографический цифрово</w:t>
            </w:r>
            <w:r w:rsidR="00FB1B01">
              <w:rPr>
                <w:bCs/>
                <w:color w:val="000000"/>
                <w:sz w:val="28"/>
                <w:szCs w:val="28"/>
              </w:rPr>
              <w:t>й «РЕНЕКС-Ф5000» по ТУ 9442-040-54839165-2012 с </w:t>
            </w:r>
            <w:r w:rsidRPr="001D4199">
              <w:rPr>
                <w:bCs/>
                <w:color w:val="000000"/>
                <w:sz w:val="28"/>
                <w:szCs w:val="28"/>
              </w:rPr>
              <w:t>принадлежностями, вариант 5</w:t>
            </w:r>
            <w:r w:rsidR="00D30E87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4 апреля 2013 г. № Р</w:t>
            </w:r>
            <w:r w:rsidR="00FB1B01">
              <w:rPr>
                <w:sz w:val="28"/>
                <w:szCs w:val="28"/>
              </w:rPr>
              <w:t>ЗН 2013/414. Производитель: ООО </w:t>
            </w:r>
            <w:r w:rsidRPr="001D4199">
              <w:rPr>
                <w:sz w:val="28"/>
                <w:szCs w:val="28"/>
              </w:rPr>
              <w:t>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305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18</w:t>
            </w:r>
            <w:r w:rsidR="00D30E87">
              <w:rPr>
                <w:sz w:val="28"/>
                <w:szCs w:val="28"/>
              </w:rPr>
              <w:t>.</w:t>
            </w:r>
            <w:r w:rsidRPr="001D4199">
              <w:rPr>
                <w:sz w:val="28"/>
                <w:szCs w:val="28"/>
              </w:rPr>
              <w:t xml:space="preserve">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Егорлыкский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18.1.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ind w:firstLine="34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</w:t>
            </w:r>
            <w:r w:rsidR="00D30E87">
              <w:rPr>
                <w:sz w:val="28"/>
                <w:szCs w:val="28"/>
              </w:rPr>
              <w:t>ский цифровой ФЦ –</w:t>
            </w:r>
            <w:r w:rsidR="00FB1B01">
              <w:rPr>
                <w:sz w:val="28"/>
                <w:szCs w:val="28"/>
              </w:rPr>
              <w:t xml:space="preserve"> «МАКСИМА» по </w:t>
            </w:r>
            <w:r w:rsidRPr="001D4199">
              <w:rPr>
                <w:sz w:val="28"/>
                <w:szCs w:val="28"/>
              </w:rPr>
              <w:t>ТУ 9442-023-11150760-2007</w:t>
            </w:r>
            <w:r w:rsidR="00D30E87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27 июля 2016 г. № ФСР</w:t>
            </w:r>
            <w:r w:rsidR="00FB1B01">
              <w:rPr>
                <w:sz w:val="28"/>
                <w:szCs w:val="28"/>
              </w:rPr>
              <w:t xml:space="preserve"> 2007/01232.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26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19. Муниципальное образование «Зерноградский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19.1.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ind w:firstLine="34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</w:t>
            </w:r>
            <w:r w:rsidR="00FB1B01">
              <w:rPr>
                <w:sz w:val="28"/>
                <w:szCs w:val="28"/>
              </w:rPr>
              <w:t xml:space="preserve">ский цифровой </w:t>
            </w:r>
            <w:r w:rsidR="00D30E87">
              <w:rPr>
                <w:sz w:val="28"/>
                <w:szCs w:val="28"/>
              </w:rPr>
              <w:t>ФЦ –</w:t>
            </w:r>
            <w:r w:rsidR="00FB1B01">
              <w:rPr>
                <w:sz w:val="28"/>
                <w:szCs w:val="28"/>
              </w:rPr>
              <w:t xml:space="preserve"> «МАКСИМА» по </w:t>
            </w:r>
            <w:r w:rsidRPr="001D4199">
              <w:rPr>
                <w:sz w:val="28"/>
                <w:szCs w:val="28"/>
              </w:rPr>
              <w:t xml:space="preserve">ТУ 9442-023-11150760-2007. </w:t>
            </w:r>
            <w:r w:rsidR="00D30E87">
              <w:rPr>
                <w:sz w:val="28"/>
                <w:szCs w:val="28"/>
              </w:rPr>
              <w:t>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27 июля 2016 г. № ФСР</w:t>
            </w:r>
            <w:r w:rsidR="00FB1B01">
              <w:rPr>
                <w:sz w:val="28"/>
                <w:szCs w:val="28"/>
              </w:rPr>
              <w:t xml:space="preserve"> 2007/01232.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10 244 052,00</w:t>
            </w:r>
          </w:p>
        </w:tc>
      </w:tr>
      <w:tr w:rsidR="001D4199" w:rsidRPr="001D4199" w:rsidTr="001E48D8">
        <w:trPr>
          <w:trHeight w:val="321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20.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Зимовниковский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20.1.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ind w:firstLine="34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</w:t>
            </w:r>
            <w:r w:rsidR="00D30E87">
              <w:rPr>
                <w:sz w:val="28"/>
                <w:szCs w:val="28"/>
              </w:rPr>
              <w:t>ский цифровой ФЦ –</w:t>
            </w:r>
            <w:r w:rsidR="00FB1B01">
              <w:rPr>
                <w:sz w:val="28"/>
                <w:szCs w:val="28"/>
              </w:rPr>
              <w:t xml:space="preserve"> «МАКСИМА» по </w:t>
            </w:r>
            <w:r w:rsidRPr="001D4199">
              <w:rPr>
                <w:sz w:val="28"/>
                <w:szCs w:val="28"/>
              </w:rPr>
              <w:t>ТУ 9442-023-11150760-2007</w:t>
            </w:r>
            <w:r w:rsidR="00D30E87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27 июля 2016 г. № ФСР</w:t>
            </w:r>
            <w:r w:rsidR="00FB1B01">
              <w:rPr>
                <w:sz w:val="28"/>
                <w:szCs w:val="28"/>
              </w:rPr>
              <w:t xml:space="preserve"> 2007/01232.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75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21.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Кашарский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21.1.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bCs/>
                <w:color w:val="000000"/>
                <w:sz w:val="28"/>
                <w:szCs w:val="28"/>
              </w:rPr>
              <w:t>Аппарат флюорографиче</w:t>
            </w:r>
            <w:r w:rsidR="00FB1B01">
              <w:rPr>
                <w:bCs/>
                <w:color w:val="000000"/>
                <w:sz w:val="28"/>
                <w:szCs w:val="28"/>
              </w:rPr>
              <w:t>ский цифровой «РЕНЕКС-Ф5000» по ТУ 9442-040-54839165-2012 с </w:t>
            </w:r>
            <w:r w:rsidRPr="001D4199">
              <w:rPr>
                <w:bCs/>
                <w:color w:val="000000"/>
                <w:sz w:val="28"/>
                <w:szCs w:val="28"/>
              </w:rPr>
              <w:t>принадлежностями, вариант 5</w:t>
            </w:r>
            <w:r w:rsidR="00D30E87">
              <w:rPr>
                <w:sz w:val="28"/>
                <w:szCs w:val="28"/>
              </w:rPr>
              <w:t xml:space="preserve">. </w:t>
            </w:r>
            <w:r w:rsidRPr="001D4199">
              <w:rPr>
                <w:sz w:val="28"/>
                <w:szCs w:val="28"/>
              </w:rPr>
              <w:t>Рег</w:t>
            </w:r>
            <w:r w:rsidR="00D30E87">
              <w:rPr>
                <w:sz w:val="28"/>
                <w:szCs w:val="28"/>
              </w:rPr>
              <w:t>истрационное удостоверение</w:t>
            </w:r>
            <w:r w:rsidRPr="001D4199">
              <w:rPr>
                <w:sz w:val="28"/>
                <w:szCs w:val="28"/>
              </w:rPr>
              <w:t xml:space="preserve"> от 4 апреля 2013 г. № РЗ</w:t>
            </w:r>
            <w:r w:rsidR="00FB1B01">
              <w:rPr>
                <w:sz w:val="28"/>
                <w:szCs w:val="28"/>
              </w:rPr>
              <w:t>Н 2013/414. Производитель: ООО </w:t>
            </w:r>
            <w:r w:rsidRPr="001D4199">
              <w:rPr>
                <w:sz w:val="28"/>
                <w:szCs w:val="28"/>
              </w:rPr>
              <w:t>«С.П.ГЕЛПИК». Страна происхождения то</w:t>
            </w:r>
            <w:r w:rsidR="00FB1B01">
              <w:rPr>
                <w:sz w:val="28"/>
                <w:szCs w:val="28"/>
              </w:rPr>
              <w:t>вара: Российская Федерация, год </w:t>
            </w:r>
            <w:r w:rsidRPr="001D4199">
              <w:rPr>
                <w:sz w:val="28"/>
                <w:szCs w:val="28"/>
              </w:rPr>
              <w:t>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0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22.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Кагальницкий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22.1.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bCs/>
                <w:color w:val="000000"/>
                <w:sz w:val="28"/>
                <w:szCs w:val="28"/>
              </w:rPr>
              <w:t>Аппарат флюорографический цифровой «РЕНЕКС-Ф5000» п</w:t>
            </w:r>
            <w:r w:rsidR="00FB1B01">
              <w:rPr>
                <w:bCs/>
                <w:color w:val="000000"/>
                <w:sz w:val="28"/>
                <w:szCs w:val="28"/>
              </w:rPr>
              <w:t>о ТУ 9442-040-54839165-2012 с </w:t>
            </w:r>
            <w:r w:rsidRPr="001D4199">
              <w:rPr>
                <w:bCs/>
                <w:color w:val="000000"/>
                <w:sz w:val="28"/>
                <w:szCs w:val="28"/>
              </w:rPr>
              <w:t>принадлежностями, вариант 5</w:t>
            </w:r>
            <w:r w:rsidR="00D30E87">
              <w:rPr>
                <w:sz w:val="28"/>
                <w:szCs w:val="28"/>
              </w:rPr>
              <w:t>. Регистрационное удостоверение от</w:t>
            </w:r>
            <w:r w:rsidRPr="001D4199">
              <w:rPr>
                <w:sz w:val="28"/>
                <w:szCs w:val="28"/>
              </w:rPr>
              <w:t xml:space="preserve"> 4 апреля 2013 г. № РЗН </w:t>
            </w:r>
            <w:r w:rsidR="00D30E87">
              <w:rPr>
                <w:sz w:val="28"/>
                <w:szCs w:val="28"/>
              </w:rPr>
              <w:t>2013/414. Производитель: ООО </w:t>
            </w:r>
            <w:r w:rsidRPr="001D4199">
              <w:rPr>
                <w:sz w:val="28"/>
                <w:szCs w:val="28"/>
              </w:rPr>
              <w:t>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40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23. Муниципальное образование «Каменский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23.1.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флюорографический цифровой «</w:t>
            </w:r>
            <w:proofErr w:type="spellStart"/>
            <w:r w:rsidRPr="001D4199">
              <w:rPr>
                <w:sz w:val="28"/>
                <w:szCs w:val="28"/>
              </w:rPr>
              <w:t>Флюоро</w:t>
            </w:r>
            <w:proofErr w:type="spellEnd"/>
            <w:r w:rsidRPr="001D4199">
              <w:rPr>
                <w:sz w:val="28"/>
                <w:szCs w:val="28"/>
              </w:rPr>
              <w:t>-</w:t>
            </w:r>
            <w:proofErr w:type="spellStart"/>
            <w:r w:rsidRPr="001D4199">
              <w:rPr>
                <w:sz w:val="28"/>
                <w:szCs w:val="28"/>
              </w:rPr>
              <w:t>ПроГраф</w:t>
            </w:r>
            <w:proofErr w:type="spellEnd"/>
            <w:r w:rsidRPr="001D4199">
              <w:rPr>
                <w:sz w:val="28"/>
                <w:szCs w:val="28"/>
              </w:rPr>
              <w:t>-РП» по ТУ 9442-038-42254364-2011 исп.1. Регистрационное у</w:t>
            </w:r>
            <w:r w:rsidR="00D30E87">
              <w:rPr>
                <w:sz w:val="28"/>
                <w:szCs w:val="28"/>
              </w:rPr>
              <w:t>достоверение</w:t>
            </w:r>
            <w:r w:rsidR="00FB1B01">
              <w:rPr>
                <w:sz w:val="28"/>
                <w:szCs w:val="28"/>
              </w:rPr>
              <w:t xml:space="preserve"> от 16 ноября 2011 </w:t>
            </w:r>
            <w:r w:rsidRPr="001D4199">
              <w:rPr>
                <w:sz w:val="28"/>
                <w:szCs w:val="28"/>
              </w:rPr>
              <w:t>г. № ФСР 2011/11991. Производитель: ЗАО «РЕНТГЕНПРОМ».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10 244 052,00</w:t>
            </w:r>
          </w:p>
        </w:tc>
      </w:tr>
      <w:tr w:rsidR="001D4199" w:rsidRPr="001D4199" w:rsidTr="001E48D8">
        <w:trPr>
          <w:trHeight w:val="298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24. Муниципальное образование «Константиновский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24.1.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флюорографический цифровой «</w:t>
            </w:r>
            <w:proofErr w:type="spellStart"/>
            <w:r w:rsidRPr="001D4199">
              <w:rPr>
                <w:sz w:val="28"/>
                <w:szCs w:val="28"/>
              </w:rPr>
              <w:t>Флюоро</w:t>
            </w:r>
            <w:proofErr w:type="spellEnd"/>
            <w:r w:rsidRPr="001D4199">
              <w:rPr>
                <w:sz w:val="28"/>
                <w:szCs w:val="28"/>
              </w:rPr>
              <w:t>-</w:t>
            </w:r>
            <w:proofErr w:type="spellStart"/>
            <w:r w:rsidRPr="001D4199">
              <w:rPr>
                <w:sz w:val="28"/>
                <w:szCs w:val="28"/>
              </w:rPr>
              <w:t>ПроГраф</w:t>
            </w:r>
            <w:proofErr w:type="spellEnd"/>
            <w:r w:rsidRPr="001D4199">
              <w:rPr>
                <w:sz w:val="28"/>
                <w:szCs w:val="28"/>
              </w:rPr>
              <w:t>-РП» по ТУ 9442-038-42254364-2011 исп.1. Регистрационное у</w:t>
            </w:r>
            <w:r w:rsidR="00D30E87">
              <w:rPr>
                <w:sz w:val="28"/>
                <w:szCs w:val="28"/>
              </w:rPr>
              <w:t>достоверение</w:t>
            </w:r>
            <w:r w:rsidR="00FB1B01">
              <w:rPr>
                <w:sz w:val="28"/>
                <w:szCs w:val="28"/>
              </w:rPr>
              <w:t xml:space="preserve"> от 16 ноября 2011 </w:t>
            </w:r>
            <w:r w:rsidRPr="001D4199">
              <w:rPr>
                <w:sz w:val="28"/>
                <w:szCs w:val="28"/>
              </w:rPr>
              <w:t>г. № ФСР</w:t>
            </w:r>
            <w:r w:rsidR="00FB1B01">
              <w:rPr>
                <w:sz w:val="28"/>
                <w:szCs w:val="28"/>
              </w:rPr>
              <w:t xml:space="preserve"> 2011/11991. Производитель: ЗАО </w:t>
            </w:r>
            <w:r w:rsidRPr="001D4199">
              <w:rPr>
                <w:sz w:val="28"/>
                <w:szCs w:val="28"/>
              </w:rPr>
              <w:t>«РЕНТГЕНПРОМ».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24.2.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Комплекс рентгеновский диагностический КРД – «ОКО» по ТУ 9442-025-11150760-2008.</w:t>
            </w:r>
            <w:r w:rsidRPr="001D4199">
              <w:rPr>
                <w:b/>
                <w:sz w:val="28"/>
                <w:szCs w:val="28"/>
              </w:rPr>
              <w:t xml:space="preserve"> </w:t>
            </w:r>
            <w:r w:rsidR="00011FFD">
              <w:rPr>
                <w:sz w:val="28"/>
                <w:szCs w:val="28"/>
              </w:rPr>
              <w:t>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29 сентября 2016 г. № ФСР</w:t>
            </w:r>
            <w:r w:rsidR="00FB1B01">
              <w:rPr>
                <w:sz w:val="28"/>
                <w:szCs w:val="28"/>
              </w:rPr>
              <w:t xml:space="preserve"> 2008/02830.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</w:tr>
      <w:tr w:rsidR="001D4199" w:rsidRPr="001D4199" w:rsidTr="001E48D8">
        <w:trPr>
          <w:trHeight w:val="20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25. Муниципальное образование «Куйбышевский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25.1.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ind w:firstLine="34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</w:t>
            </w:r>
            <w:r w:rsidR="00011FFD">
              <w:rPr>
                <w:sz w:val="28"/>
                <w:szCs w:val="28"/>
              </w:rPr>
              <w:t xml:space="preserve">еский цифровой ФЦ – </w:t>
            </w:r>
            <w:r w:rsidR="00FB1B01">
              <w:rPr>
                <w:sz w:val="28"/>
                <w:szCs w:val="28"/>
              </w:rPr>
              <w:t>«МАКСИМА» по </w:t>
            </w:r>
            <w:r w:rsidRPr="001D4199">
              <w:rPr>
                <w:sz w:val="28"/>
                <w:szCs w:val="28"/>
              </w:rPr>
              <w:t>ТУ 9442-023-11150760-2007</w:t>
            </w:r>
            <w:r w:rsidR="00011FFD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27 июля 2016 г. №</w:t>
            </w:r>
            <w:r w:rsidR="00011FFD">
              <w:rPr>
                <w:sz w:val="28"/>
                <w:szCs w:val="28"/>
              </w:rPr>
              <w:t> </w:t>
            </w:r>
            <w:r w:rsidRPr="001D4199">
              <w:rPr>
                <w:sz w:val="28"/>
                <w:szCs w:val="28"/>
              </w:rPr>
              <w:t xml:space="preserve">ФСР </w:t>
            </w:r>
            <w:r w:rsidR="00FB1B01">
              <w:rPr>
                <w:sz w:val="28"/>
                <w:szCs w:val="28"/>
              </w:rPr>
              <w:t>2007/01232.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25.2.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 xml:space="preserve">Комплекс рентгеновский диагностический КРД – «ОКО» по ТУ 9442-025-11150760-2008. </w:t>
            </w:r>
            <w:r w:rsidR="00011FFD">
              <w:rPr>
                <w:sz w:val="28"/>
                <w:szCs w:val="28"/>
              </w:rPr>
              <w:t>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29 сентября 2016 г. № ФСР 2008/02830. Производитель: ЗА</w:t>
            </w:r>
            <w:r w:rsidR="00FB1B01">
              <w:rPr>
                <w:sz w:val="28"/>
                <w:szCs w:val="28"/>
              </w:rPr>
              <w:t>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</w:tr>
      <w:tr w:rsidR="001D4199" w:rsidRPr="001D4199" w:rsidTr="001E48D8">
        <w:trPr>
          <w:trHeight w:val="337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26.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Мартыновский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26.1.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bCs/>
                <w:color w:val="000000"/>
                <w:sz w:val="28"/>
                <w:szCs w:val="28"/>
              </w:rPr>
              <w:t>Аппарат флюорографиче</w:t>
            </w:r>
            <w:r w:rsidR="00FB1B01">
              <w:rPr>
                <w:bCs/>
                <w:color w:val="000000"/>
                <w:sz w:val="28"/>
                <w:szCs w:val="28"/>
              </w:rPr>
              <w:t>ский цифровой «РЕНЕКС-Ф5000» по </w:t>
            </w:r>
            <w:r w:rsidRPr="001D4199">
              <w:rPr>
                <w:bCs/>
                <w:color w:val="000000"/>
                <w:sz w:val="28"/>
                <w:szCs w:val="28"/>
              </w:rPr>
              <w:t>ТУ 9442-040-54839165-</w:t>
            </w:r>
            <w:r w:rsidR="00FB1B01">
              <w:rPr>
                <w:bCs/>
                <w:color w:val="000000"/>
                <w:sz w:val="28"/>
                <w:szCs w:val="28"/>
              </w:rPr>
              <w:t>2012 с </w:t>
            </w:r>
            <w:r w:rsidRPr="001D4199">
              <w:rPr>
                <w:bCs/>
                <w:color w:val="000000"/>
                <w:sz w:val="28"/>
                <w:szCs w:val="28"/>
              </w:rPr>
              <w:t xml:space="preserve">принадлежностями, вариант 5. </w:t>
            </w:r>
            <w:r w:rsidR="00011FFD">
              <w:rPr>
                <w:sz w:val="28"/>
                <w:szCs w:val="28"/>
              </w:rPr>
              <w:t>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4 апреля 2013 г. № Р</w:t>
            </w:r>
            <w:r w:rsidR="00FB1B01">
              <w:rPr>
                <w:sz w:val="28"/>
                <w:szCs w:val="28"/>
              </w:rPr>
              <w:t>ЗН 2013/414. Производитель: ООО </w:t>
            </w:r>
            <w:r w:rsidR="00011FFD">
              <w:rPr>
                <w:sz w:val="28"/>
                <w:szCs w:val="28"/>
              </w:rPr>
              <w:t>«С.П.ГЕЛПИК».</w:t>
            </w:r>
            <w:r w:rsidRPr="001D4199">
              <w:rPr>
                <w:sz w:val="28"/>
                <w:szCs w:val="28"/>
              </w:rPr>
              <w:t xml:space="preserve">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54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27. Муниципальное образование «Матвеево-Курганский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27.1.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ind w:firstLine="34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</w:t>
            </w:r>
            <w:r w:rsidR="00D67A92">
              <w:rPr>
                <w:sz w:val="28"/>
                <w:szCs w:val="28"/>
              </w:rPr>
              <w:t>ский цифровой ФЦ –</w:t>
            </w:r>
            <w:r w:rsidR="00FB1B01">
              <w:rPr>
                <w:sz w:val="28"/>
                <w:szCs w:val="28"/>
              </w:rPr>
              <w:t xml:space="preserve"> «МАКСИМА» по </w:t>
            </w:r>
            <w:r w:rsidRPr="001D4199">
              <w:rPr>
                <w:sz w:val="28"/>
                <w:szCs w:val="28"/>
              </w:rPr>
              <w:t>ТУ 9442-023-11150760-2007</w:t>
            </w:r>
            <w:r w:rsidR="00011FFD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27 июля 2016 г. № ФСР</w:t>
            </w:r>
            <w:r w:rsidR="00FB1B01">
              <w:rPr>
                <w:sz w:val="28"/>
                <w:szCs w:val="28"/>
              </w:rPr>
              <w:t xml:space="preserve"> 2007/01232.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0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28. Муниципальное образование «Миллеровский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28.1.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bCs/>
                <w:color w:val="000000"/>
                <w:sz w:val="28"/>
                <w:szCs w:val="28"/>
              </w:rPr>
              <w:t>Аппарат флюорографиче</w:t>
            </w:r>
            <w:r w:rsidR="00FB1B01">
              <w:rPr>
                <w:bCs/>
                <w:color w:val="000000"/>
                <w:sz w:val="28"/>
                <w:szCs w:val="28"/>
              </w:rPr>
              <w:t>ский цифровой «РЕНЕКС-Ф5000» по ТУ 9442-040-54839165-2012 с </w:t>
            </w:r>
            <w:r w:rsidRPr="001D4199">
              <w:rPr>
                <w:bCs/>
                <w:color w:val="000000"/>
                <w:sz w:val="28"/>
                <w:szCs w:val="28"/>
              </w:rPr>
              <w:t xml:space="preserve">принадлежностями, вариант 5. </w:t>
            </w:r>
            <w:r w:rsidR="00011FFD">
              <w:rPr>
                <w:sz w:val="28"/>
                <w:szCs w:val="28"/>
              </w:rPr>
              <w:t>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4 апреля 2013 г. № Р</w:t>
            </w:r>
            <w:r w:rsidR="00FB1B01">
              <w:rPr>
                <w:sz w:val="28"/>
                <w:szCs w:val="28"/>
              </w:rPr>
              <w:t>ЗН 2013/414. Производитель: ООО </w:t>
            </w:r>
            <w:r w:rsidRPr="001D4199">
              <w:rPr>
                <w:sz w:val="28"/>
                <w:szCs w:val="28"/>
              </w:rPr>
              <w:t>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371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29.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Милютинский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29.1.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bCs/>
                <w:color w:val="000000"/>
                <w:sz w:val="28"/>
                <w:szCs w:val="28"/>
              </w:rPr>
              <w:t>Аппарат флюорографиче</w:t>
            </w:r>
            <w:r w:rsidR="00FB1B01">
              <w:rPr>
                <w:bCs/>
                <w:color w:val="000000"/>
                <w:sz w:val="28"/>
                <w:szCs w:val="28"/>
              </w:rPr>
              <w:t>ский цифровой «РЕНЕКС-Ф5000» по ТУ 9442-040-54839165-2012 с </w:t>
            </w:r>
            <w:r w:rsidRPr="001D4199">
              <w:rPr>
                <w:bCs/>
                <w:color w:val="000000"/>
                <w:sz w:val="28"/>
                <w:szCs w:val="28"/>
              </w:rPr>
              <w:t xml:space="preserve">принадлежностями, вариант 5. </w:t>
            </w:r>
            <w:r w:rsidR="00011FFD">
              <w:rPr>
                <w:sz w:val="28"/>
                <w:szCs w:val="28"/>
              </w:rPr>
              <w:t>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4 апреля 2013 г. № Р</w:t>
            </w:r>
            <w:r w:rsidR="00FB1B01">
              <w:rPr>
                <w:sz w:val="28"/>
                <w:szCs w:val="28"/>
              </w:rPr>
              <w:t>ЗН 2013/414. Производитель: ООО </w:t>
            </w:r>
            <w:r w:rsidRPr="001D4199">
              <w:rPr>
                <w:sz w:val="28"/>
                <w:szCs w:val="28"/>
              </w:rPr>
              <w:t>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29.2.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Комплекс рентгеновский диагностический цифровой «РЕНЕКС-Р</w:t>
            </w:r>
            <w:r w:rsidR="00881285">
              <w:rPr>
                <w:sz w:val="28"/>
                <w:szCs w:val="28"/>
              </w:rPr>
              <w:t>Ц» по ТУ-9442-022-54839165-2004.</w:t>
            </w:r>
            <w:r w:rsidRPr="001D4199">
              <w:rPr>
                <w:sz w:val="28"/>
                <w:szCs w:val="28"/>
              </w:rPr>
              <w:t xml:space="preserve"> Регистрационное у</w:t>
            </w:r>
            <w:r w:rsidR="00011FFD">
              <w:rPr>
                <w:sz w:val="28"/>
                <w:szCs w:val="28"/>
              </w:rPr>
              <w:t>достоверение</w:t>
            </w:r>
            <w:r w:rsidR="00293DDA">
              <w:rPr>
                <w:sz w:val="28"/>
                <w:szCs w:val="28"/>
              </w:rPr>
              <w:t xml:space="preserve"> от 9 октября 2013 г. № РЗН 2013/1262 с </w:t>
            </w:r>
            <w:r w:rsidRPr="001D4199">
              <w:rPr>
                <w:sz w:val="28"/>
                <w:szCs w:val="28"/>
              </w:rPr>
              <w:t xml:space="preserve">принадлежностями, вариант исполнения 2. Производитель: ООО «С.П.ГЕЛПИК». </w:t>
            </w:r>
          </w:p>
          <w:p w:rsidR="001D4199" w:rsidRPr="001D4199" w:rsidRDefault="001D4199" w:rsidP="001D4199">
            <w:pPr>
              <w:tabs>
                <w:tab w:val="left" w:pos="3427"/>
              </w:tabs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Страна происхождения товара: Российская Федерация,</w:t>
            </w:r>
          </w:p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</w:tr>
      <w:tr w:rsidR="001D4199" w:rsidRPr="001D4199" w:rsidTr="001E48D8">
        <w:trPr>
          <w:trHeight w:val="243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30. Муниципальное образование «Морозовский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30.1.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флюорографический цифровой «</w:t>
            </w:r>
            <w:proofErr w:type="spellStart"/>
            <w:r w:rsidRPr="001D4199">
              <w:rPr>
                <w:sz w:val="28"/>
                <w:szCs w:val="28"/>
              </w:rPr>
              <w:t>Флюоро</w:t>
            </w:r>
            <w:proofErr w:type="spellEnd"/>
            <w:r w:rsidRPr="001D4199">
              <w:rPr>
                <w:sz w:val="28"/>
                <w:szCs w:val="28"/>
              </w:rPr>
              <w:t>-</w:t>
            </w:r>
            <w:proofErr w:type="spellStart"/>
            <w:r w:rsidRPr="001D4199">
              <w:rPr>
                <w:sz w:val="28"/>
                <w:szCs w:val="28"/>
              </w:rPr>
              <w:t>ПроГраф</w:t>
            </w:r>
            <w:proofErr w:type="spellEnd"/>
            <w:r w:rsidRPr="001D4199">
              <w:rPr>
                <w:sz w:val="28"/>
                <w:szCs w:val="28"/>
              </w:rPr>
              <w:t>-РП» по ТУ 9442-038-42254364-2011 исп.</w:t>
            </w:r>
            <w:r w:rsidR="00881285">
              <w:rPr>
                <w:sz w:val="28"/>
                <w:szCs w:val="28"/>
              </w:rPr>
              <w:t xml:space="preserve"> </w:t>
            </w:r>
            <w:r w:rsidRPr="001D4199">
              <w:rPr>
                <w:sz w:val="28"/>
                <w:szCs w:val="28"/>
              </w:rPr>
              <w:t>1. Регистрационное у</w:t>
            </w:r>
            <w:r w:rsidR="00011FFD">
              <w:rPr>
                <w:sz w:val="28"/>
                <w:szCs w:val="28"/>
              </w:rPr>
              <w:t>достоверение</w:t>
            </w:r>
            <w:r w:rsidR="00293DDA">
              <w:rPr>
                <w:sz w:val="28"/>
                <w:szCs w:val="28"/>
              </w:rPr>
              <w:t xml:space="preserve"> от 16 ноября 2011 </w:t>
            </w:r>
            <w:r w:rsidRPr="001D4199">
              <w:rPr>
                <w:sz w:val="28"/>
                <w:szCs w:val="28"/>
              </w:rPr>
              <w:t>г. № ФСР 2011/11991. Производитель: ЗАО «РЕНТГЕНПРОМ».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27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31.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Неклиновский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31.1.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ind w:firstLine="34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</w:t>
            </w:r>
            <w:r w:rsidR="00011FFD">
              <w:rPr>
                <w:sz w:val="28"/>
                <w:szCs w:val="28"/>
              </w:rPr>
              <w:t>ский цифровой ФЦ –</w:t>
            </w:r>
            <w:r w:rsidR="00293DDA">
              <w:rPr>
                <w:sz w:val="28"/>
                <w:szCs w:val="28"/>
              </w:rPr>
              <w:t xml:space="preserve"> «МАКСИМА» по </w:t>
            </w:r>
            <w:r w:rsidRPr="001D4199">
              <w:rPr>
                <w:sz w:val="28"/>
                <w:szCs w:val="28"/>
              </w:rPr>
              <w:t>ТУ 9442-023-11150760-2007</w:t>
            </w:r>
            <w:r w:rsidR="00011FFD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27 июля 2016 г. № ФСР</w:t>
            </w:r>
            <w:r w:rsidR="00293DDA">
              <w:rPr>
                <w:sz w:val="28"/>
                <w:szCs w:val="28"/>
              </w:rPr>
              <w:t xml:space="preserve"> 2007/01232.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10 244 052,00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31.2.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Комплекс рентгеновский диагностический КРД – «ОКО» по ТУ 9442-025-11150760-2008.</w:t>
            </w:r>
            <w:r w:rsidR="00011FFD">
              <w:rPr>
                <w:sz w:val="28"/>
                <w:szCs w:val="28"/>
              </w:rPr>
              <w:t xml:space="preserve">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29 сентября 2016 г. № ФСР</w:t>
            </w:r>
            <w:r w:rsidR="00293DDA">
              <w:rPr>
                <w:sz w:val="28"/>
                <w:szCs w:val="28"/>
              </w:rPr>
              <w:t xml:space="preserve"> 2008/02830.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</w:tr>
      <w:tr w:rsidR="001D4199" w:rsidRPr="001D4199" w:rsidTr="001E48D8">
        <w:trPr>
          <w:trHeight w:val="211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32.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Обливский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32.1.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bCs/>
                <w:color w:val="000000"/>
                <w:sz w:val="28"/>
                <w:szCs w:val="28"/>
              </w:rPr>
              <w:t>Аппарат флюорографиче</w:t>
            </w:r>
            <w:r w:rsidR="00293DDA">
              <w:rPr>
                <w:bCs/>
                <w:color w:val="000000"/>
                <w:sz w:val="28"/>
                <w:szCs w:val="28"/>
              </w:rPr>
              <w:t>ский цифровой «РЕНЕКС-Ф5000» по ТУ 9442-040-54839165-2012 с </w:t>
            </w:r>
            <w:r w:rsidRPr="001D4199">
              <w:rPr>
                <w:bCs/>
                <w:color w:val="000000"/>
                <w:sz w:val="28"/>
                <w:szCs w:val="28"/>
              </w:rPr>
              <w:t xml:space="preserve">принадлежностями, вариант 5. </w:t>
            </w:r>
            <w:r w:rsidR="00011FFD">
              <w:rPr>
                <w:sz w:val="28"/>
                <w:szCs w:val="28"/>
              </w:rPr>
              <w:t>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4 апреля 2013 г. № Р</w:t>
            </w:r>
            <w:r w:rsidR="00293DDA">
              <w:rPr>
                <w:sz w:val="28"/>
                <w:szCs w:val="28"/>
              </w:rPr>
              <w:t>ЗН 2013/414. Производитель: ООО </w:t>
            </w:r>
            <w:r w:rsidRPr="001D4199">
              <w:rPr>
                <w:sz w:val="28"/>
                <w:szCs w:val="28"/>
              </w:rPr>
              <w:t>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36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32.2.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Комплекс рентгеновский диагностический цифровой «РЕНЕКС-РЦ» по ТУ-9442-022-54839165-2004. Регистрационное у</w:t>
            </w:r>
            <w:r w:rsidR="00011FFD">
              <w:rPr>
                <w:sz w:val="28"/>
                <w:szCs w:val="28"/>
              </w:rPr>
              <w:t>достоверение</w:t>
            </w:r>
            <w:r w:rsidR="00293DDA">
              <w:rPr>
                <w:sz w:val="28"/>
                <w:szCs w:val="28"/>
              </w:rPr>
              <w:t xml:space="preserve"> от 9 октября 2013 г. № РЗН 2013/1262 с </w:t>
            </w:r>
            <w:r w:rsidRPr="001D4199">
              <w:rPr>
                <w:sz w:val="28"/>
                <w:szCs w:val="28"/>
              </w:rPr>
              <w:t>принадлежностями, вариант исполнения 2. Производитель: ООО 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</w:tr>
      <w:tr w:rsidR="001D4199" w:rsidRPr="001D4199" w:rsidTr="001E48D8">
        <w:trPr>
          <w:trHeight w:val="274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33. Муниципальное образование «Октябрьский район»</w:t>
            </w:r>
          </w:p>
        </w:tc>
      </w:tr>
      <w:tr w:rsidR="001D4199" w:rsidRPr="001D4199" w:rsidTr="00011FFD">
        <w:trPr>
          <w:trHeight w:val="36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33.1.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флюорографический цифровой «</w:t>
            </w:r>
            <w:proofErr w:type="spellStart"/>
            <w:r w:rsidRPr="001D4199">
              <w:rPr>
                <w:sz w:val="28"/>
                <w:szCs w:val="28"/>
              </w:rPr>
              <w:t>Флюоро</w:t>
            </w:r>
            <w:proofErr w:type="spellEnd"/>
            <w:r w:rsidRPr="001D4199">
              <w:rPr>
                <w:sz w:val="28"/>
                <w:szCs w:val="28"/>
              </w:rPr>
              <w:t>-</w:t>
            </w:r>
            <w:proofErr w:type="spellStart"/>
            <w:r w:rsidRPr="001D4199">
              <w:rPr>
                <w:sz w:val="28"/>
                <w:szCs w:val="28"/>
              </w:rPr>
              <w:t>ПроГраф</w:t>
            </w:r>
            <w:proofErr w:type="spellEnd"/>
            <w:r w:rsidRPr="001D4199">
              <w:rPr>
                <w:sz w:val="28"/>
                <w:szCs w:val="28"/>
              </w:rPr>
              <w:t>-РП» по ТУ 9442-038-42254364-2011 исп.1. Регистрационное у</w:t>
            </w:r>
            <w:r w:rsidR="00011FFD">
              <w:rPr>
                <w:sz w:val="28"/>
                <w:szCs w:val="28"/>
              </w:rPr>
              <w:t>достоверение</w:t>
            </w:r>
            <w:r w:rsidR="00293DDA">
              <w:rPr>
                <w:sz w:val="28"/>
                <w:szCs w:val="28"/>
              </w:rPr>
              <w:t xml:space="preserve"> от 16 ноября 2011 </w:t>
            </w:r>
            <w:r w:rsidRPr="001D4199">
              <w:rPr>
                <w:sz w:val="28"/>
                <w:szCs w:val="28"/>
              </w:rPr>
              <w:t xml:space="preserve">г. № ФСР 2011/11991 </w:t>
            </w:r>
          </w:p>
          <w:p w:rsidR="001D4199" w:rsidRPr="001D4199" w:rsidRDefault="001D4199" w:rsidP="001D4199">
            <w:pPr>
              <w:keepNext/>
              <w:keepLines/>
              <w:widowControl w:val="0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Про</w:t>
            </w:r>
            <w:r w:rsidR="00011FFD">
              <w:rPr>
                <w:sz w:val="28"/>
                <w:szCs w:val="28"/>
              </w:rPr>
              <w:t xml:space="preserve">изводитель: ЗАО «РЕНТГЕНПРОМ». </w:t>
            </w:r>
            <w:r w:rsidRPr="001D4199">
              <w:rPr>
                <w:sz w:val="28"/>
                <w:szCs w:val="28"/>
              </w:rPr>
              <w:t>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90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pageBreakBefore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34.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Песчанокопский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34.1.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ind w:firstLine="34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</w:t>
            </w:r>
            <w:r w:rsidR="00D67A92">
              <w:rPr>
                <w:sz w:val="28"/>
                <w:szCs w:val="28"/>
              </w:rPr>
              <w:t xml:space="preserve"> флюорографический цифровой ФЦ – </w:t>
            </w:r>
            <w:r w:rsidRPr="001D4199">
              <w:rPr>
                <w:sz w:val="28"/>
                <w:szCs w:val="28"/>
              </w:rPr>
              <w:t>«</w:t>
            </w:r>
            <w:r w:rsidR="00293DDA">
              <w:rPr>
                <w:sz w:val="28"/>
                <w:szCs w:val="28"/>
              </w:rPr>
              <w:t>МАКСИМА» по </w:t>
            </w:r>
            <w:r w:rsidRPr="001D4199">
              <w:rPr>
                <w:sz w:val="28"/>
                <w:szCs w:val="28"/>
              </w:rPr>
              <w:t>ТУ 9442-023-11150760-2007</w:t>
            </w:r>
            <w:r w:rsidR="00011FFD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27 июля 2016 г. № ФСР</w:t>
            </w:r>
            <w:r w:rsidR="00293DDA">
              <w:rPr>
                <w:sz w:val="28"/>
                <w:szCs w:val="28"/>
              </w:rPr>
              <w:t xml:space="preserve"> 2007/01232.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10 244 052,00</w:t>
            </w:r>
          </w:p>
        </w:tc>
      </w:tr>
      <w:tr w:rsidR="001D4199" w:rsidRPr="001D4199" w:rsidTr="001E48D8">
        <w:trPr>
          <w:trHeight w:val="243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35. Муниципальное образование «Пролетарский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35.1.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ind w:firstLine="34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</w:t>
            </w:r>
            <w:r w:rsidR="00D67A92">
              <w:rPr>
                <w:sz w:val="28"/>
                <w:szCs w:val="28"/>
              </w:rPr>
              <w:t xml:space="preserve">еский цифровой ФЦ – </w:t>
            </w:r>
            <w:r w:rsidR="00293DDA">
              <w:rPr>
                <w:sz w:val="28"/>
                <w:szCs w:val="28"/>
              </w:rPr>
              <w:t>«МАКСИМА» по </w:t>
            </w:r>
            <w:r w:rsidRPr="001D4199">
              <w:rPr>
                <w:sz w:val="28"/>
                <w:szCs w:val="28"/>
              </w:rPr>
              <w:t>ТУ 9442-023-11150760-2007</w:t>
            </w:r>
            <w:r w:rsidR="00011FFD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27 июля 2016 г. № ФСР</w:t>
            </w:r>
            <w:r w:rsidR="00293DDA">
              <w:rPr>
                <w:sz w:val="28"/>
                <w:szCs w:val="28"/>
              </w:rPr>
              <w:t xml:space="preserve"> 2007/01232.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339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36.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Ремонтненский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36.1.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bCs/>
                <w:color w:val="000000"/>
                <w:sz w:val="28"/>
                <w:szCs w:val="28"/>
              </w:rPr>
              <w:t>Аппарат флюорографиче</w:t>
            </w:r>
            <w:r w:rsidR="00293DDA">
              <w:rPr>
                <w:bCs/>
                <w:color w:val="000000"/>
                <w:sz w:val="28"/>
                <w:szCs w:val="28"/>
              </w:rPr>
              <w:t>ский цифровой «РЕНЕКС-Ф5000» по ТУ 9442-040-54839165-2012 с </w:t>
            </w:r>
            <w:r w:rsidRPr="001D4199">
              <w:rPr>
                <w:bCs/>
                <w:color w:val="000000"/>
                <w:sz w:val="28"/>
                <w:szCs w:val="28"/>
              </w:rPr>
              <w:t xml:space="preserve">принадлежностями, вариант 5. </w:t>
            </w:r>
            <w:r w:rsidR="00011FFD">
              <w:rPr>
                <w:sz w:val="28"/>
                <w:szCs w:val="28"/>
              </w:rPr>
              <w:t>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4 апреля 2013 г. № Р</w:t>
            </w:r>
            <w:r w:rsidR="00293DDA">
              <w:rPr>
                <w:sz w:val="28"/>
                <w:szCs w:val="28"/>
              </w:rPr>
              <w:t>ЗН 2013/414. Производитель: ООО </w:t>
            </w:r>
            <w:r w:rsidRPr="001D4199">
              <w:rPr>
                <w:sz w:val="28"/>
                <w:szCs w:val="28"/>
              </w:rPr>
              <w:t>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36.2.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Комплекс рентгеновский диагностический КРД – «ОКО» по ТУ 9442-025-11150760-2008</w:t>
            </w:r>
            <w:r w:rsidR="00011FFD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29 сентября 2016 г. №</w:t>
            </w:r>
            <w:r w:rsidR="00881285">
              <w:rPr>
                <w:sz w:val="28"/>
                <w:szCs w:val="28"/>
              </w:rPr>
              <w:t xml:space="preserve"> </w:t>
            </w:r>
            <w:r w:rsidRPr="001D4199">
              <w:rPr>
                <w:sz w:val="28"/>
                <w:szCs w:val="28"/>
              </w:rPr>
              <w:t>ФСР</w:t>
            </w:r>
            <w:r w:rsidR="00293DDA">
              <w:rPr>
                <w:sz w:val="28"/>
                <w:szCs w:val="28"/>
              </w:rPr>
              <w:t xml:space="preserve"> 2008/02830.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</w:tr>
      <w:tr w:rsidR="001D4199" w:rsidRPr="001D4199" w:rsidTr="001E48D8">
        <w:trPr>
          <w:trHeight w:val="277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pageBreakBefore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37.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Родионово-Несветайский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37.1.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ind w:firstLine="34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</w:t>
            </w:r>
            <w:r w:rsidR="00011FFD">
              <w:rPr>
                <w:sz w:val="28"/>
                <w:szCs w:val="28"/>
              </w:rPr>
              <w:t xml:space="preserve">еский цифровой ФЦ – </w:t>
            </w:r>
            <w:r w:rsidR="00293DDA">
              <w:rPr>
                <w:sz w:val="28"/>
                <w:szCs w:val="28"/>
              </w:rPr>
              <w:t>«МАКСИМА» по </w:t>
            </w:r>
            <w:r w:rsidRPr="001D4199">
              <w:rPr>
                <w:sz w:val="28"/>
                <w:szCs w:val="28"/>
              </w:rPr>
              <w:t>ТУ 9442-023-11150760-2007</w:t>
            </w:r>
            <w:r w:rsidR="00011FFD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27 июля 2016 г. № ФСР</w:t>
            </w:r>
            <w:r w:rsidR="00293DDA">
              <w:rPr>
                <w:sz w:val="28"/>
                <w:szCs w:val="28"/>
              </w:rPr>
              <w:t xml:space="preserve"> 2007/01232.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DA00C7">
        <w:trPr>
          <w:trHeight w:val="269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38.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Сальский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38.1.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рентгеновск</w:t>
            </w:r>
            <w:r w:rsidR="00293DDA">
              <w:rPr>
                <w:sz w:val="28"/>
                <w:szCs w:val="28"/>
              </w:rPr>
              <w:t>ий диагностический цифровой для </w:t>
            </w:r>
            <w:r w:rsidRPr="001D4199">
              <w:rPr>
                <w:sz w:val="28"/>
                <w:szCs w:val="28"/>
              </w:rPr>
              <w:t>рентгенографии (Комплекс рентгеновский педиатрический для просвечивания и снимков цифровых на базе двух рабочих мест): Комплекс рентгеновский диагностический стационарный «</w:t>
            </w:r>
            <w:proofErr w:type="spellStart"/>
            <w:r w:rsidRPr="001D4199">
              <w:rPr>
                <w:sz w:val="28"/>
                <w:szCs w:val="28"/>
              </w:rPr>
              <w:t>УниКоРД</w:t>
            </w:r>
            <w:proofErr w:type="spellEnd"/>
            <w:r w:rsidRPr="001D4199">
              <w:rPr>
                <w:sz w:val="28"/>
                <w:szCs w:val="28"/>
              </w:rPr>
              <w:t>-МТ-Плюс» по ТУ 9442-048-47245915-2015 (исполнение 1). Производитель: Акционерное общество «</w:t>
            </w:r>
            <w:r w:rsidR="00293DDA">
              <w:rPr>
                <w:sz w:val="28"/>
                <w:szCs w:val="28"/>
              </w:rPr>
              <w:t>МЕДИЦИНСКИЕ ТЕХНОЛОГИИ Лтд» (АО </w:t>
            </w:r>
            <w:r w:rsidRPr="001D4199">
              <w:rPr>
                <w:sz w:val="28"/>
                <w:szCs w:val="28"/>
              </w:rPr>
              <w:t>«МТЛ»), 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12 567 750,00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12 567 750,00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38.2.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bCs/>
                <w:color w:val="000000"/>
                <w:sz w:val="28"/>
                <w:szCs w:val="28"/>
              </w:rPr>
              <w:t>Аппарат флюорографиче</w:t>
            </w:r>
            <w:r w:rsidR="00293DDA">
              <w:rPr>
                <w:bCs/>
                <w:color w:val="000000"/>
                <w:sz w:val="28"/>
                <w:szCs w:val="28"/>
              </w:rPr>
              <w:t>ский цифровой «РЕНЕКС-Ф5000» по ТУ 9442-040-54839165-2012 с </w:t>
            </w:r>
            <w:r w:rsidRPr="001D4199">
              <w:rPr>
                <w:bCs/>
                <w:color w:val="000000"/>
                <w:sz w:val="28"/>
                <w:szCs w:val="28"/>
              </w:rPr>
              <w:t>принадлежностями, вариант 5</w:t>
            </w:r>
            <w:r w:rsidR="00011FFD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4 апреля 2013 г. № Р</w:t>
            </w:r>
            <w:r w:rsidR="00293DDA">
              <w:rPr>
                <w:sz w:val="28"/>
                <w:szCs w:val="28"/>
              </w:rPr>
              <w:t>ЗН 2013/414. Производитель: ООО </w:t>
            </w:r>
            <w:r w:rsidRPr="001D4199">
              <w:rPr>
                <w:sz w:val="28"/>
                <w:szCs w:val="28"/>
              </w:rPr>
              <w:t>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20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39. Муниципальное образование «Семикаракорский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39.1.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bCs/>
                <w:color w:val="000000"/>
                <w:sz w:val="28"/>
                <w:szCs w:val="28"/>
              </w:rPr>
              <w:t>Аппарат флюорографиче</w:t>
            </w:r>
            <w:r w:rsidR="00293DDA">
              <w:rPr>
                <w:bCs/>
                <w:color w:val="000000"/>
                <w:sz w:val="28"/>
                <w:szCs w:val="28"/>
              </w:rPr>
              <w:t>ский цифровой «РЕНЕКС-Ф5000» по ТУ 9442-040-54839165-2012 с </w:t>
            </w:r>
            <w:r w:rsidRPr="001D4199">
              <w:rPr>
                <w:bCs/>
                <w:color w:val="000000"/>
                <w:sz w:val="28"/>
                <w:szCs w:val="28"/>
              </w:rPr>
              <w:t>принадлежностями, вариант 5</w:t>
            </w:r>
            <w:r w:rsidR="00011FFD">
              <w:rPr>
                <w:sz w:val="28"/>
                <w:szCs w:val="28"/>
              </w:rPr>
              <w:t xml:space="preserve">. </w:t>
            </w:r>
            <w:r w:rsidR="00D67A92">
              <w:rPr>
                <w:sz w:val="28"/>
                <w:szCs w:val="28"/>
              </w:rPr>
              <w:t>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4 апреля 2013 г. № Р</w:t>
            </w:r>
            <w:r w:rsidR="00293DDA">
              <w:rPr>
                <w:sz w:val="28"/>
                <w:szCs w:val="28"/>
              </w:rPr>
              <w:t>ЗН 2013/414. Производитель: ООО </w:t>
            </w:r>
            <w:r w:rsidRPr="001D4199">
              <w:rPr>
                <w:sz w:val="28"/>
                <w:szCs w:val="28"/>
              </w:rPr>
              <w:t>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5 122 026,00</w:t>
            </w:r>
          </w:p>
        </w:tc>
      </w:tr>
      <w:tr w:rsidR="001D4199" w:rsidRPr="001D4199" w:rsidTr="001E48D8">
        <w:trPr>
          <w:trHeight w:val="258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40. Муниципальное образование «Тарасовский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40.1.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bCs/>
                <w:color w:val="000000"/>
                <w:sz w:val="28"/>
                <w:szCs w:val="28"/>
              </w:rPr>
              <w:t>Аппарат флюорографиче</w:t>
            </w:r>
            <w:r w:rsidR="00293DDA">
              <w:rPr>
                <w:bCs/>
                <w:color w:val="000000"/>
                <w:sz w:val="28"/>
                <w:szCs w:val="28"/>
              </w:rPr>
              <w:t>ский цифровой «РЕНЕКС-Ф5000» по ТУ 9442-040-54839165-2012 с </w:t>
            </w:r>
            <w:r w:rsidRPr="001D4199">
              <w:rPr>
                <w:bCs/>
                <w:color w:val="000000"/>
                <w:sz w:val="28"/>
                <w:szCs w:val="28"/>
              </w:rPr>
              <w:t xml:space="preserve">принадлежностями, вариант 5. </w:t>
            </w:r>
            <w:r w:rsidR="00D67A92">
              <w:rPr>
                <w:sz w:val="28"/>
                <w:szCs w:val="28"/>
              </w:rPr>
              <w:t>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4 апреля 2013 г. № Р</w:t>
            </w:r>
            <w:r w:rsidR="00293DDA">
              <w:rPr>
                <w:sz w:val="28"/>
                <w:szCs w:val="28"/>
              </w:rPr>
              <w:t>ЗН 2013/414. Производитель: ООО </w:t>
            </w:r>
            <w:r w:rsidRPr="001D4199">
              <w:rPr>
                <w:sz w:val="28"/>
                <w:szCs w:val="28"/>
              </w:rPr>
              <w:t>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5 122 026,00</w:t>
            </w:r>
          </w:p>
        </w:tc>
      </w:tr>
      <w:tr w:rsidR="001D4199" w:rsidRPr="001D4199" w:rsidTr="0006400A">
        <w:trPr>
          <w:trHeight w:val="209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41. Муниципальное образование «Тацинский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41.1.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bCs/>
                <w:color w:val="000000"/>
                <w:sz w:val="28"/>
                <w:szCs w:val="28"/>
              </w:rPr>
              <w:t>Аппарат флюорографиче</w:t>
            </w:r>
            <w:r w:rsidR="00293DDA">
              <w:rPr>
                <w:bCs/>
                <w:color w:val="000000"/>
                <w:sz w:val="28"/>
                <w:szCs w:val="28"/>
              </w:rPr>
              <w:t>ский цифровой «РЕНЕКС-Ф5000» по ТУ 9442-040-54839165-2012 с </w:t>
            </w:r>
            <w:r w:rsidRPr="001D4199">
              <w:rPr>
                <w:bCs/>
                <w:color w:val="000000"/>
                <w:sz w:val="28"/>
                <w:szCs w:val="28"/>
              </w:rPr>
              <w:t xml:space="preserve">принадлежностями, вариант 5. </w:t>
            </w:r>
            <w:r w:rsidR="00D67A92">
              <w:rPr>
                <w:sz w:val="28"/>
                <w:szCs w:val="28"/>
              </w:rPr>
              <w:t>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4 апреля 2013 г. № Р</w:t>
            </w:r>
            <w:r w:rsidR="00293DDA">
              <w:rPr>
                <w:sz w:val="28"/>
                <w:szCs w:val="28"/>
              </w:rPr>
              <w:t>ЗН 2013/414. Производитель: ООО </w:t>
            </w:r>
            <w:r w:rsidRPr="001D4199">
              <w:rPr>
                <w:sz w:val="28"/>
                <w:szCs w:val="28"/>
              </w:rPr>
              <w:t>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41.2.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Комплекс рентгеновский диагностический цифровой «РЕНЕКС-РЦ» по ТУ-9442-022-54839165-2004. Регистрационное у</w:t>
            </w:r>
            <w:r w:rsidR="00D67A92">
              <w:rPr>
                <w:sz w:val="28"/>
                <w:szCs w:val="28"/>
              </w:rPr>
              <w:t>достоверение</w:t>
            </w:r>
            <w:r w:rsidR="00293DDA">
              <w:rPr>
                <w:sz w:val="28"/>
                <w:szCs w:val="28"/>
              </w:rPr>
              <w:t xml:space="preserve"> от 9 октября 2013 </w:t>
            </w:r>
            <w:r w:rsidR="00D67A92">
              <w:rPr>
                <w:sz w:val="28"/>
                <w:szCs w:val="28"/>
              </w:rPr>
              <w:t>г. № РЗН 2013/1262 с </w:t>
            </w:r>
            <w:r w:rsidRPr="001D4199">
              <w:rPr>
                <w:sz w:val="28"/>
                <w:szCs w:val="28"/>
              </w:rPr>
              <w:t>принадлежностями, вариант исполнения 2. Производитель: ООО 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</w:tr>
      <w:tr w:rsidR="001D4199" w:rsidRPr="001D4199" w:rsidTr="0006400A">
        <w:trPr>
          <w:trHeight w:val="226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86699">
            <w:pPr>
              <w:pageBreakBefore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42.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Целинский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42.1.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флюорографический цифровой «</w:t>
            </w:r>
            <w:proofErr w:type="spellStart"/>
            <w:r w:rsidRPr="001D4199">
              <w:rPr>
                <w:sz w:val="28"/>
                <w:szCs w:val="28"/>
              </w:rPr>
              <w:t>Флюоро</w:t>
            </w:r>
            <w:proofErr w:type="spellEnd"/>
            <w:r w:rsidRPr="001D4199">
              <w:rPr>
                <w:sz w:val="28"/>
                <w:szCs w:val="28"/>
              </w:rPr>
              <w:t>-</w:t>
            </w:r>
            <w:proofErr w:type="spellStart"/>
            <w:r w:rsidRPr="001D4199">
              <w:rPr>
                <w:sz w:val="28"/>
                <w:szCs w:val="28"/>
              </w:rPr>
              <w:t>ПроГраф</w:t>
            </w:r>
            <w:proofErr w:type="spellEnd"/>
            <w:r w:rsidRPr="001D4199">
              <w:rPr>
                <w:sz w:val="28"/>
                <w:szCs w:val="28"/>
              </w:rPr>
              <w:t>-РП» по ТУ 9442-038-42254364-2011 исп.</w:t>
            </w:r>
            <w:r w:rsidR="00D67A92">
              <w:rPr>
                <w:sz w:val="28"/>
                <w:szCs w:val="28"/>
              </w:rPr>
              <w:t xml:space="preserve"> </w:t>
            </w:r>
            <w:r w:rsidRPr="001D4199">
              <w:rPr>
                <w:sz w:val="28"/>
                <w:szCs w:val="28"/>
              </w:rPr>
              <w:t>1. Регистрационное у</w:t>
            </w:r>
            <w:r w:rsidR="00D67A92">
              <w:rPr>
                <w:sz w:val="28"/>
                <w:szCs w:val="28"/>
              </w:rPr>
              <w:t>достоверение</w:t>
            </w:r>
            <w:r w:rsidR="00293DDA">
              <w:rPr>
                <w:sz w:val="28"/>
                <w:szCs w:val="28"/>
              </w:rPr>
              <w:t xml:space="preserve"> от 16 ноября 2011 </w:t>
            </w:r>
            <w:r w:rsidRPr="001D4199">
              <w:rPr>
                <w:sz w:val="28"/>
                <w:szCs w:val="28"/>
              </w:rPr>
              <w:t xml:space="preserve">г. № ФСР 2011/11991 </w:t>
            </w:r>
          </w:p>
          <w:p w:rsidR="001D4199" w:rsidRPr="001D4199" w:rsidRDefault="00293DDA" w:rsidP="001D4199">
            <w:pPr>
              <w:keepNext/>
              <w:keepLines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Производитель: ЗАО </w:t>
            </w:r>
            <w:r w:rsidR="001D4199" w:rsidRPr="001D4199">
              <w:rPr>
                <w:sz w:val="28"/>
                <w:szCs w:val="28"/>
              </w:rPr>
              <w:t>«РЕНТГЕНПРОМ».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5 122 026,00</w:t>
            </w:r>
          </w:p>
        </w:tc>
      </w:tr>
      <w:tr w:rsidR="001D4199" w:rsidRPr="001D4199" w:rsidTr="0006400A">
        <w:trPr>
          <w:trHeight w:val="268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86699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43.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Цимлянский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43.1.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spacing w:line="228" w:lineRule="auto"/>
              <w:ind w:firstLine="34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</w:t>
            </w:r>
            <w:r w:rsidR="00293DDA">
              <w:rPr>
                <w:sz w:val="28"/>
                <w:szCs w:val="28"/>
              </w:rPr>
              <w:t>еский цифровой</w:t>
            </w:r>
            <w:r w:rsidR="00D67A92">
              <w:rPr>
                <w:sz w:val="28"/>
                <w:szCs w:val="28"/>
              </w:rPr>
              <w:t xml:space="preserve"> ФЦ – </w:t>
            </w:r>
            <w:r w:rsidR="00293DDA">
              <w:rPr>
                <w:sz w:val="28"/>
                <w:szCs w:val="28"/>
              </w:rPr>
              <w:t>«МАКСИМА» по </w:t>
            </w:r>
            <w:r w:rsidRPr="001D4199">
              <w:rPr>
                <w:sz w:val="28"/>
                <w:szCs w:val="28"/>
              </w:rPr>
              <w:t>ТУ 9442-023-11150760-2007</w:t>
            </w:r>
            <w:r w:rsidR="00D67A92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27 июля 2016 г. № ФСР</w:t>
            </w:r>
            <w:r w:rsidR="00293DDA">
              <w:rPr>
                <w:sz w:val="28"/>
                <w:szCs w:val="28"/>
              </w:rPr>
              <w:t xml:space="preserve"> 2007/01232.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881285" w:rsidP="001D4199">
            <w:pPr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43.2</w:t>
            </w:r>
            <w:r w:rsidR="001D4199" w:rsidRPr="001E48D8">
              <w:rPr>
                <w:spacing w:val="-10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spacing w:line="228" w:lineRule="auto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Комплекс рентгеновский диагностический цифровой «РЕНЕКС-РЦ» по ТУ-9442-022-54839165-2004. Регистрационное у</w:t>
            </w:r>
            <w:r w:rsidR="00D67A92">
              <w:rPr>
                <w:sz w:val="28"/>
                <w:szCs w:val="28"/>
              </w:rPr>
              <w:t>достоверение</w:t>
            </w:r>
            <w:r w:rsidR="00293DDA">
              <w:rPr>
                <w:sz w:val="28"/>
                <w:szCs w:val="28"/>
              </w:rPr>
              <w:t xml:space="preserve"> от 9 октября 2013 г. № РЗН 2013/1262 с </w:t>
            </w:r>
            <w:r w:rsidRPr="001D4199">
              <w:rPr>
                <w:sz w:val="28"/>
                <w:szCs w:val="28"/>
              </w:rPr>
              <w:t>принадлежностями, вариант исполнения 2. Производитель: ООО 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6400A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06400A" w:rsidRDefault="001D4199" w:rsidP="0006400A">
            <w:pPr>
              <w:spacing w:line="228" w:lineRule="auto"/>
              <w:jc w:val="center"/>
              <w:rPr>
                <w:spacing w:val="-6"/>
                <w:sz w:val="28"/>
                <w:szCs w:val="28"/>
              </w:rPr>
            </w:pPr>
            <w:r w:rsidRPr="0006400A">
              <w:rPr>
                <w:spacing w:val="-6"/>
                <w:sz w:val="28"/>
                <w:szCs w:val="28"/>
              </w:rPr>
              <w:t>12 265 193,19</w:t>
            </w:r>
          </w:p>
        </w:tc>
      </w:tr>
      <w:tr w:rsidR="001D4199" w:rsidRPr="001D4199" w:rsidTr="0006400A">
        <w:trPr>
          <w:trHeight w:val="20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866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44. Муниципальное образование «</w:t>
            </w:r>
            <w:proofErr w:type="spellStart"/>
            <w:r w:rsidRPr="001D4199">
              <w:rPr>
                <w:sz w:val="28"/>
                <w:szCs w:val="28"/>
              </w:rPr>
              <w:t>Чертковский</w:t>
            </w:r>
            <w:proofErr w:type="spellEnd"/>
            <w:r w:rsidRPr="001D4199">
              <w:rPr>
                <w:sz w:val="28"/>
                <w:szCs w:val="28"/>
              </w:rPr>
              <w:t xml:space="preserve"> район»</w:t>
            </w:r>
          </w:p>
        </w:tc>
      </w:tr>
      <w:tr w:rsidR="001D4199" w:rsidRPr="001D4199" w:rsidTr="0006400A">
        <w:trPr>
          <w:trHeight w:val="22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44.1.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ind w:firstLine="34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Аппарат флюорографич</w:t>
            </w:r>
            <w:r w:rsidR="00D67A92">
              <w:rPr>
                <w:sz w:val="28"/>
                <w:szCs w:val="28"/>
              </w:rPr>
              <w:t xml:space="preserve">еский цифровой ФЦ – </w:t>
            </w:r>
            <w:r w:rsidR="00293DDA">
              <w:rPr>
                <w:sz w:val="28"/>
                <w:szCs w:val="28"/>
              </w:rPr>
              <w:t>«МАКСИМА» по </w:t>
            </w:r>
            <w:r w:rsidRPr="001D4199">
              <w:rPr>
                <w:sz w:val="28"/>
                <w:szCs w:val="28"/>
              </w:rPr>
              <w:t>ТУ 9442-023-11150760-2007</w:t>
            </w:r>
            <w:r w:rsidR="00D67A92">
              <w:rPr>
                <w:sz w:val="28"/>
                <w:szCs w:val="28"/>
              </w:rPr>
              <w:t>. 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27 июля 2016 г. № ФСР</w:t>
            </w:r>
            <w:r w:rsidR="00293DDA">
              <w:rPr>
                <w:sz w:val="28"/>
                <w:szCs w:val="28"/>
              </w:rPr>
              <w:t xml:space="preserve"> 2007/01232.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44.2.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Комплекс рентгеновский диагностический КРД – «ОКО» по ТУ 9442-025-11150760-2008.</w:t>
            </w:r>
            <w:r w:rsidRPr="001D4199">
              <w:rPr>
                <w:b/>
                <w:sz w:val="28"/>
                <w:szCs w:val="28"/>
              </w:rPr>
              <w:t xml:space="preserve"> </w:t>
            </w:r>
            <w:r w:rsidR="00D67A92">
              <w:rPr>
                <w:sz w:val="28"/>
                <w:szCs w:val="28"/>
              </w:rPr>
              <w:t>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29 сентября 2016 г. № ФСР</w:t>
            </w:r>
            <w:r w:rsidR="00293DDA">
              <w:rPr>
                <w:sz w:val="28"/>
                <w:szCs w:val="28"/>
              </w:rPr>
              <w:t xml:space="preserve"> 2008/02830. Производитель: ЗАО </w:t>
            </w:r>
            <w:r w:rsidRPr="001D4199">
              <w:rPr>
                <w:sz w:val="28"/>
                <w:szCs w:val="28"/>
              </w:rPr>
              <w:t>«НИПК «Электрон».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</w:tr>
      <w:tr w:rsidR="001D4199" w:rsidRPr="001D4199" w:rsidTr="0006400A">
        <w:trPr>
          <w:trHeight w:val="258"/>
        </w:trPr>
        <w:tc>
          <w:tcPr>
            <w:tcW w:w="9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0866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45. Муниципальное образование «Шолоховский район»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45.1.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bCs/>
                <w:color w:val="000000"/>
                <w:sz w:val="28"/>
                <w:szCs w:val="28"/>
              </w:rPr>
              <w:t>Аппарат флюорографический цифровой «РЕНЕКС-Ф5000»</w:t>
            </w:r>
            <w:r w:rsidR="00293DDA">
              <w:rPr>
                <w:bCs/>
                <w:color w:val="000000"/>
                <w:sz w:val="28"/>
                <w:szCs w:val="28"/>
              </w:rPr>
              <w:t xml:space="preserve"> по ТУ 9442-040-54839165-2012 с </w:t>
            </w:r>
            <w:r w:rsidRPr="001D4199">
              <w:rPr>
                <w:bCs/>
                <w:color w:val="000000"/>
                <w:sz w:val="28"/>
                <w:szCs w:val="28"/>
              </w:rPr>
              <w:t xml:space="preserve">принадлежностями, вариант 5. </w:t>
            </w:r>
            <w:r w:rsidR="00D67A92">
              <w:rPr>
                <w:sz w:val="28"/>
                <w:szCs w:val="28"/>
              </w:rPr>
              <w:t>Регистрационное удостоверение</w:t>
            </w:r>
            <w:r w:rsidRPr="001D4199">
              <w:rPr>
                <w:sz w:val="28"/>
                <w:szCs w:val="28"/>
              </w:rPr>
              <w:t xml:space="preserve"> от 4 апреля 2013 г. № Р</w:t>
            </w:r>
            <w:r w:rsidR="00293DDA">
              <w:rPr>
                <w:sz w:val="28"/>
                <w:szCs w:val="28"/>
              </w:rPr>
              <w:t>ЗН 2013/414. Производитель: ООО </w:t>
            </w:r>
            <w:r w:rsidRPr="001D4199">
              <w:rPr>
                <w:sz w:val="28"/>
                <w:szCs w:val="28"/>
              </w:rPr>
              <w:t>«С.П.ГЕЛПИК». Страна происхождения то</w:t>
            </w:r>
            <w:r w:rsidR="00293DDA">
              <w:rPr>
                <w:sz w:val="28"/>
                <w:szCs w:val="28"/>
              </w:rPr>
              <w:t>вара: Российская Федерация, год </w:t>
            </w:r>
            <w:r w:rsidRPr="001D4199">
              <w:rPr>
                <w:sz w:val="28"/>
                <w:szCs w:val="28"/>
              </w:rPr>
              <w:t>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5 122 026,00</w:t>
            </w:r>
          </w:p>
        </w:tc>
      </w:tr>
      <w:tr w:rsidR="001D4199" w:rsidRPr="001D4199" w:rsidTr="001E48D8">
        <w:trPr>
          <w:trHeight w:val="4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E48D8" w:rsidRDefault="001D4199" w:rsidP="001D4199">
            <w:pPr>
              <w:jc w:val="center"/>
              <w:rPr>
                <w:spacing w:val="-10"/>
                <w:sz w:val="28"/>
                <w:szCs w:val="28"/>
              </w:rPr>
            </w:pPr>
            <w:r w:rsidRPr="001E48D8">
              <w:rPr>
                <w:spacing w:val="-10"/>
                <w:sz w:val="28"/>
                <w:szCs w:val="28"/>
              </w:rPr>
              <w:t>45.2.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Комплекс рентгеновский диагностический цифровой «РЕНЕКС-РЦ» по ТУ-9442-022-54839165-2004. Регистрационное у</w:t>
            </w:r>
            <w:r w:rsidR="00D67A92">
              <w:rPr>
                <w:sz w:val="28"/>
                <w:szCs w:val="28"/>
              </w:rPr>
              <w:t>достоверение</w:t>
            </w:r>
            <w:r w:rsidR="00293DDA">
              <w:rPr>
                <w:sz w:val="28"/>
                <w:szCs w:val="28"/>
              </w:rPr>
              <w:t xml:space="preserve"> от 9 октября 2013 г. № РЗН 2013/1262 с </w:t>
            </w:r>
            <w:r w:rsidRPr="001D4199">
              <w:rPr>
                <w:sz w:val="28"/>
                <w:szCs w:val="28"/>
              </w:rPr>
              <w:t>принадлежностями, вариант исполнения 2. Производитель: ООО «С.П.ГЕЛПИК». Страна происхождения товара: Российская Федерация, год выпуска: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99" w:rsidRPr="001D4199" w:rsidRDefault="001D4199" w:rsidP="001D4199">
            <w:pPr>
              <w:jc w:val="center"/>
              <w:rPr>
                <w:sz w:val="28"/>
                <w:szCs w:val="28"/>
              </w:rPr>
            </w:pPr>
            <w:r w:rsidRPr="001D4199">
              <w:rPr>
                <w:sz w:val="28"/>
                <w:szCs w:val="28"/>
              </w:rPr>
              <w:t>12 265 193,19</w:t>
            </w:r>
          </w:p>
        </w:tc>
      </w:tr>
    </w:tbl>
    <w:p w:rsidR="001D4199" w:rsidRPr="001D4199" w:rsidRDefault="001D4199" w:rsidP="001D4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4199" w:rsidRPr="001D4199" w:rsidRDefault="001D4199" w:rsidP="001D41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4199">
        <w:rPr>
          <w:sz w:val="28"/>
          <w:szCs w:val="28"/>
        </w:rPr>
        <w:t>Примечание.</w:t>
      </w:r>
    </w:p>
    <w:p w:rsidR="001D4199" w:rsidRPr="001D4199" w:rsidRDefault="001D4199" w:rsidP="001D41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4199">
        <w:rPr>
          <w:sz w:val="28"/>
          <w:szCs w:val="28"/>
        </w:rPr>
        <w:t>Наименование имущества указано в соответствии с бухгалтерской документацией по учету основных средств.</w:t>
      </w:r>
    </w:p>
    <w:p w:rsidR="001D4199" w:rsidRPr="001D4199" w:rsidRDefault="001D4199" w:rsidP="009D7C9B">
      <w:pPr>
        <w:rPr>
          <w:sz w:val="28"/>
        </w:rPr>
      </w:pPr>
    </w:p>
    <w:p w:rsidR="00293DDA" w:rsidRDefault="00293DDA" w:rsidP="009D7C9B">
      <w:pPr>
        <w:ind w:right="5551"/>
        <w:rPr>
          <w:sz w:val="28"/>
          <w:szCs w:val="28"/>
        </w:rPr>
      </w:pPr>
    </w:p>
    <w:p w:rsidR="00293DDA" w:rsidRDefault="00293DDA" w:rsidP="009D7C9B">
      <w:pPr>
        <w:ind w:right="5551"/>
        <w:rPr>
          <w:sz w:val="28"/>
          <w:szCs w:val="28"/>
        </w:rPr>
      </w:pPr>
    </w:p>
    <w:p w:rsidR="001D4199" w:rsidRPr="001D4199" w:rsidRDefault="001D4199" w:rsidP="001D4199">
      <w:pPr>
        <w:ind w:right="5551"/>
        <w:jc w:val="center"/>
        <w:rPr>
          <w:sz w:val="28"/>
          <w:szCs w:val="28"/>
        </w:rPr>
      </w:pPr>
      <w:r w:rsidRPr="001D4199">
        <w:rPr>
          <w:sz w:val="28"/>
          <w:szCs w:val="28"/>
        </w:rPr>
        <w:t>Начальник управления</w:t>
      </w:r>
    </w:p>
    <w:p w:rsidR="001D4199" w:rsidRPr="001D4199" w:rsidRDefault="001D4199" w:rsidP="001D4199">
      <w:pPr>
        <w:ind w:right="5551"/>
        <w:jc w:val="center"/>
        <w:rPr>
          <w:sz w:val="28"/>
          <w:szCs w:val="28"/>
        </w:rPr>
      </w:pPr>
      <w:r w:rsidRPr="001D4199">
        <w:rPr>
          <w:sz w:val="28"/>
          <w:szCs w:val="28"/>
        </w:rPr>
        <w:t>документационного обеспечения</w:t>
      </w:r>
    </w:p>
    <w:p w:rsidR="001D4199" w:rsidRPr="001D4199" w:rsidRDefault="001D4199" w:rsidP="001D4199">
      <w:pPr>
        <w:rPr>
          <w:sz w:val="28"/>
        </w:rPr>
      </w:pPr>
      <w:r w:rsidRPr="001D4199">
        <w:rPr>
          <w:sz w:val="28"/>
        </w:rPr>
        <w:t>Правительства Ростовской области                                                Т.А. Родионченко</w:t>
      </w:r>
    </w:p>
    <w:p w:rsidR="000021E0" w:rsidRPr="001D4199" w:rsidRDefault="000021E0" w:rsidP="001D4199">
      <w:pPr>
        <w:rPr>
          <w:lang w:eastAsia="en-US"/>
        </w:rPr>
      </w:pPr>
    </w:p>
    <w:sectPr w:rsidR="000021E0" w:rsidRPr="001D4199" w:rsidSect="00B80D5B">
      <w:footerReference w:type="even" r:id="rId9"/>
      <w:footerReference w:type="default" r:id="rId10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5B3" w:rsidRDefault="007425B3">
      <w:r>
        <w:separator/>
      </w:r>
    </w:p>
  </w:endnote>
  <w:endnote w:type="continuationSeparator" w:id="0">
    <w:p w:rsidR="007425B3" w:rsidRDefault="00742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3Font_2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5B3" w:rsidRDefault="007425B3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425B3" w:rsidRDefault="007425B3">
    <w:pPr>
      <w:pStyle w:val="a7"/>
      <w:ind w:right="360"/>
    </w:pPr>
  </w:p>
  <w:p w:rsidR="007425B3" w:rsidRDefault="007425B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5B3" w:rsidRDefault="007425B3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43AD4">
      <w:rPr>
        <w:rStyle w:val="ab"/>
        <w:noProof/>
      </w:rPr>
      <w:t>1</w:t>
    </w:r>
    <w:r>
      <w:rPr>
        <w:rStyle w:val="ab"/>
      </w:rPr>
      <w:fldChar w:fldCharType="end"/>
    </w:r>
  </w:p>
  <w:p w:rsidR="007425B3" w:rsidRPr="0006400A" w:rsidRDefault="007425B3" w:rsidP="003167D4">
    <w:pPr>
      <w:rPr>
        <w:lang w:val="en-US"/>
      </w:rPr>
    </w:pPr>
    <w:r>
      <w:fldChar w:fldCharType="begin"/>
    </w:r>
    <w:r w:rsidRPr="0006400A">
      <w:rPr>
        <w:lang w:val="en-US"/>
      </w:rPr>
      <w:instrText xml:space="preserve"> FILENAME  \* FirstCap \p  \* MERGEFORMAT </w:instrText>
    </w:r>
    <w:r>
      <w:fldChar w:fldCharType="separate"/>
    </w:r>
    <w:r w:rsidR="00881285">
      <w:rPr>
        <w:noProof/>
        <w:lang w:val="en-US"/>
      </w:rPr>
      <w:t>Y:\ORST\Ppo\ppo745.f18.docx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5B3" w:rsidRDefault="007425B3">
      <w:r>
        <w:separator/>
      </w:r>
    </w:p>
  </w:footnote>
  <w:footnote w:type="continuationSeparator" w:id="0">
    <w:p w:rsidR="007425B3" w:rsidRDefault="00742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199"/>
    <w:rsid w:val="000021E0"/>
    <w:rsid w:val="00011FFD"/>
    <w:rsid w:val="00050C68"/>
    <w:rsid w:val="0005372C"/>
    <w:rsid w:val="00054D8B"/>
    <w:rsid w:val="000559D5"/>
    <w:rsid w:val="00060F3C"/>
    <w:rsid w:val="0006400A"/>
    <w:rsid w:val="00077AE1"/>
    <w:rsid w:val="000808D6"/>
    <w:rsid w:val="00086699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D2690"/>
    <w:rsid w:val="001D4199"/>
    <w:rsid w:val="001E48D8"/>
    <w:rsid w:val="001F4BE3"/>
    <w:rsid w:val="001F6D02"/>
    <w:rsid w:val="00236266"/>
    <w:rsid w:val="002504E8"/>
    <w:rsid w:val="00254382"/>
    <w:rsid w:val="002672D0"/>
    <w:rsid w:val="0027031E"/>
    <w:rsid w:val="0028703B"/>
    <w:rsid w:val="00293DDA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4795C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B42DF"/>
    <w:rsid w:val="005C5FF3"/>
    <w:rsid w:val="00611679"/>
    <w:rsid w:val="00613D7D"/>
    <w:rsid w:val="006564DB"/>
    <w:rsid w:val="00660EE3"/>
    <w:rsid w:val="00676B57"/>
    <w:rsid w:val="006B7A21"/>
    <w:rsid w:val="007120F8"/>
    <w:rsid w:val="007219F0"/>
    <w:rsid w:val="007425B3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81285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9D7C9B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D00358"/>
    <w:rsid w:val="00D13E83"/>
    <w:rsid w:val="00D30E87"/>
    <w:rsid w:val="00D67A92"/>
    <w:rsid w:val="00D73323"/>
    <w:rsid w:val="00DA00C7"/>
    <w:rsid w:val="00DA1E06"/>
    <w:rsid w:val="00DA7C1C"/>
    <w:rsid w:val="00DB4D6B"/>
    <w:rsid w:val="00DC2302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B5B02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43AD4"/>
    <w:rsid w:val="00F8225E"/>
    <w:rsid w:val="00F86418"/>
    <w:rsid w:val="00F9297B"/>
    <w:rsid w:val="00FA6611"/>
    <w:rsid w:val="00FB1B0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</Template>
  <TotalTime>175</TotalTime>
  <Pages>19</Pages>
  <Words>2989</Words>
  <Characters>21443</Characters>
  <Application>Microsoft Office Word</Application>
  <DocSecurity>0</DocSecurity>
  <Lines>178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Администратор</cp:lastModifiedBy>
  <cp:revision>4</cp:revision>
  <cp:lastPrinted>2018-11-22T08:53:00Z</cp:lastPrinted>
  <dcterms:created xsi:type="dcterms:W3CDTF">2018-11-21T07:06:00Z</dcterms:created>
  <dcterms:modified xsi:type="dcterms:W3CDTF">2018-11-30T09:20:00Z</dcterms:modified>
</cp:coreProperties>
</file>