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28FB2771" wp14:editId="4624EA13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BD6880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BD6880">
        <w:rPr>
          <w:sz w:val="28"/>
          <w:szCs w:val="28"/>
        </w:rPr>
        <w:t>696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E3688C" w:rsidRDefault="00E3688C" w:rsidP="00201A79">
      <w:pPr>
        <w:jc w:val="center"/>
        <w:rPr>
          <w:sz w:val="28"/>
          <w:szCs w:val="28"/>
        </w:rPr>
      </w:pPr>
    </w:p>
    <w:p w:rsidR="00201A79" w:rsidRDefault="00201A79" w:rsidP="00201A79">
      <w:pPr>
        <w:jc w:val="center"/>
        <w:rPr>
          <w:sz w:val="28"/>
          <w:szCs w:val="28"/>
        </w:rPr>
      </w:pPr>
    </w:p>
    <w:p w:rsidR="0050674A" w:rsidRPr="00AC744A" w:rsidRDefault="0050674A" w:rsidP="00201A79">
      <w:pPr>
        <w:jc w:val="center"/>
        <w:rPr>
          <w:b/>
          <w:sz w:val="28"/>
          <w:szCs w:val="28"/>
        </w:rPr>
      </w:pPr>
      <w:r w:rsidRPr="00AC744A">
        <w:rPr>
          <w:b/>
          <w:sz w:val="28"/>
          <w:szCs w:val="28"/>
        </w:rPr>
        <w:t>О внесении изменений</w:t>
      </w:r>
    </w:p>
    <w:p w:rsidR="0050674A" w:rsidRPr="00AC744A" w:rsidRDefault="0050674A" w:rsidP="00201A79">
      <w:pPr>
        <w:jc w:val="center"/>
        <w:rPr>
          <w:b/>
          <w:sz w:val="28"/>
          <w:szCs w:val="28"/>
        </w:rPr>
      </w:pPr>
      <w:r w:rsidRPr="00AC744A">
        <w:rPr>
          <w:b/>
          <w:sz w:val="28"/>
          <w:szCs w:val="28"/>
        </w:rPr>
        <w:t xml:space="preserve">в распоряжение Правительства </w:t>
      </w:r>
    </w:p>
    <w:p w:rsidR="0050674A" w:rsidRDefault="0050674A" w:rsidP="00201A79">
      <w:pPr>
        <w:jc w:val="center"/>
        <w:rPr>
          <w:b/>
          <w:sz w:val="28"/>
          <w:szCs w:val="28"/>
        </w:rPr>
      </w:pPr>
      <w:r w:rsidRPr="00AC744A">
        <w:rPr>
          <w:b/>
          <w:sz w:val="28"/>
          <w:szCs w:val="28"/>
        </w:rPr>
        <w:t>Ростовской области от 16.01.2014 №</w:t>
      </w:r>
      <w:r w:rsidR="00BB068D">
        <w:rPr>
          <w:b/>
          <w:sz w:val="28"/>
          <w:szCs w:val="28"/>
        </w:rPr>
        <w:t> </w:t>
      </w:r>
      <w:r w:rsidRPr="00AC744A">
        <w:rPr>
          <w:b/>
          <w:sz w:val="28"/>
          <w:szCs w:val="28"/>
        </w:rPr>
        <w:t>5</w:t>
      </w:r>
    </w:p>
    <w:p w:rsidR="0050674A" w:rsidRPr="00201A79" w:rsidRDefault="0050674A" w:rsidP="00201A79">
      <w:pPr>
        <w:jc w:val="center"/>
        <w:rPr>
          <w:sz w:val="28"/>
          <w:szCs w:val="28"/>
        </w:rPr>
      </w:pPr>
    </w:p>
    <w:p w:rsidR="0050674A" w:rsidRPr="00201A79" w:rsidRDefault="0050674A" w:rsidP="00201A79">
      <w:pPr>
        <w:jc w:val="center"/>
        <w:rPr>
          <w:sz w:val="28"/>
          <w:szCs w:val="28"/>
        </w:rPr>
      </w:pPr>
    </w:p>
    <w:p w:rsidR="0050674A" w:rsidRDefault="0050674A" w:rsidP="00BB06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корректировки прогноза </w:t>
      </w:r>
      <w:r w:rsidRPr="00545934">
        <w:rPr>
          <w:sz w:val="28"/>
          <w:szCs w:val="28"/>
        </w:rPr>
        <w:t xml:space="preserve">долгосрочного </w:t>
      </w:r>
      <w:r>
        <w:rPr>
          <w:sz w:val="28"/>
          <w:szCs w:val="28"/>
        </w:rPr>
        <w:t xml:space="preserve">социально-экономического развития Ростовской области на период до 2030 года: </w:t>
      </w:r>
    </w:p>
    <w:p w:rsidR="0050674A" w:rsidRDefault="0050674A" w:rsidP="00BB068D">
      <w:pPr>
        <w:ind w:firstLine="709"/>
        <w:jc w:val="both"/>
        <w:rPr>
          <w:sz w:val="28"/>
          <w:szCs w:val="28"/>
        </w:rPr>
      </w:pPr>
    </w:p>
    <w:p w:rsidR="0050674A" w:rsidRPr="006A5BC1" w:rsidRDefault="0050674A" w:rsidP="00BB068D">
      <w:pPr>
        <w:ind w:firstLine="709"/>
        <w:jc w:val="both"/>
        <w:rPr>
          <w:sz w:val="28"/>
          <w:szCs w:val="28"/>
        </w:rPr>
      </w:pPr>
      <w:r w:rsidRPr="006A5BC1">
        <w:rPr>
          <w:sz w:val="28"/>
          <w:szCs w:val="28"/>
        </w:rPr>
        <w:t xml:space="preserve">1. Внести в распоряжение Правительства Ростовской области от 16.01.2014 № 5 «О долгосрочном прогнозе социально-экономического развития Ростовской области на период до 2030 года» </w:t>
      </w:r>
      <w:r>
        <w:rPr>
          <w:sz w:val="28"/>
          <w:szCs w:val="28"/>
        </w:rPr>
        <w:t>изменения согласно приложению</w:t>
      </w:r>
      <w:r w:rsidRPr="006A5BC1">
        <w:rPr>
          <w:sz w:val="28"/>
          <w:szCs w:val="28"/>
        </w:rPr>
        <w:t xml:space="preserve">. </w:t>
      </w:r>
    </w:p>
    <w:p w:rsidR="0050674A" w:rsidRDefault="0050674A" w:rsidP="00BB068D">
      <w:pPr>
        <w:ind w:firstLine="709"/>
        <w:jc w:val="both"/>
        <w:rPr>
          <w:sz w:val="28"/>
          <w:szCs w:val="28"/>
        </w:rPr>
      </w:pPr>
      <w:r w:rsidRPr="006A5BC1">
        <w:rPr>
          <w:sz w:val="28"/>
          <w:szCs w:val="28"/>
        </w:rPr>
        <w:t>2. </w:t>
      </w:r>
      <w:proofErr w:type="gramStart"/>
      <w:r w:rsidRPr="006A5BC1">
        <w:rPr>
          <w:sz w:val="28"/>
          <w:szCs w:val="28"/>
        </w:rPr>
        <w:t>Контроль за</w:t>
      </w:r>
      <w:proofErr w:type="gramEnd"/>
      <w:r w:rsidRPr="006A5BC1">
        <w:rPr>
          <w:sz w:val="28"/>
          <w:szCs w:val="28"/>
        </w:rPr>
        <w:t xml:space="preserve"> исполнением настоящего распоряжения возложить на министра экономического развития Ростовской области </w:t>
      </w:r>
      <w:proofErr w:type="spellStart"/>
      <w:r w:rsidRPr="006A5BC1">
        <w:rPr>
          <w:sz w:val="28"/>
          <w:szCs w:val="28"/>
        </w:rPr>
        <w:t>Папушенко</w:t>
      </w:r>
      <w:proofErr w:type="spellEnd"/>
      <w:r w:rsidRPr="006A5BC1">
        <w:rPr>
          <w:sz w:val="28"/>
          <w:szCs w:val="28"/>
        </w:rPr>
        <w:t xml:space="preserve"> М.В.</w:t>
      </w:r>
      <w:r>
        <w:rPr>
          <w:sz w:val="28"/>
          <w:szCs w:val="28"/>
        </w:rPr>
        <w:t xml:space="preserve"> </w:t>
      </w:r>
    </w:p>
    <w:p w:rsidR="0050674A" w:rsidRDefault="0050674A" w:rsidP="00BB068D">
      <w:pPr>
        <w:ind w:firstLine="709"/>
        <w:jc w:val="both"/>
        <w:rPr>
          <w:sz w:val="28"/>
          <w:szCs w:val="28"/>
        </w:rPr>
      </w:pPr>
    </w:p>
    <w:p w:rsidR="0050674A" w:rsidRDefault="0050674A" w:rsidP="0050674A">
      <w:pPr>
        <w:rPr>
          <w:sz w:val="28"/>
          <w:szCs w:val="28"/>
        </w:rPr>
      </w:pPr>
    </w:p>
    <w:p w:rsidR="0050674A" w:rsidRDefault="0050674A" w:rsidP="0050674A">
      <w:pPr>
        <w:rPr>
          <w:sz w:val="28"/>
          <w:szCs w:val="28"/>
        </w:rPr>
      </w:pPr>
    </w:p>
    <w:p w:rsidR="00BB068D" w:rsidRDefault="00BB068D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BB068D" w:rsidRDefault="00BB068D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50674A" w:rsidRDefault="0050674A" w:rsidP="0050674A">
      <w:pPr>
        <w:rPr>
          <w:sz w:val="28"/>
        </w:rPr>
      </w:pPr>
    </w:p>
    <w:p w:rsidR="00BB068D" w:rsidRPr="00096504" w:rsidRDefault="00BB068D" w:rsidP="0050674A">
      <w:pPr>
        <w:rPr>
          <w:sz w:val="28"/>
        </w:rPr>
      </w:pPr>
    </w:p>
    <w:p w:rsidR="0050674A" w:rsidRDefault="0050674A" w:rsidP="0050674A">
      <w:pPr>
        <w:rPr>
          <w:sz w:val="28"/>
          <w:szCs w:val="28"/>
        </w:rPr>
      </w:pPr>
    </w:p>
    <w:p w:rsidR="0050674A" w:rsidRDefault="0050674A" w:rsidP="00BB06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вносит </w:t>
      </w:r>
    </w:p>
    <w:p w:rsidR="0050674A" w:rsidRDefault="0050674A" w:rsidP="00BB06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proofErr w:type="gramStart"/>
      <w:r>
        <w:rPr>
          <w:sz w:val="28"/>
          <w:szCs w:val="28"/>
        </w:rPr>
        <w:t>экономического</w:t>
      </w:r>
      <w:proofErr w:type="gramEnd"/>
    </w:p>
    <w:p w:rsidR="0050674A" w:rsidRDefault="0050674A" w:rsidP="00BB068D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развития Ростовской области</w:t>
      </w:r>
    </w:p>
    <w:p w:rsidR="0050674A" w:rsidRDefault="0050674A" w:rsidP="0050674A">
      <w:pPr>
        <w:widowControl w:val="0"/>
        <w:outlineLvl w:val="0"/>
        <w:rPr>
          <w:sz w:val="28"/>
          <w:szCs w:val="28"/>
        </w:rPr>
      </w:pPr>
    </w:p>
    <w:p w:rsidR="0050674A" w:rsidRDefault="0050674A" w:rsidP="0050674A">
      <w:pPr>
        <w:rPr>
          <w:sz w:val="28"/>
          <w:szCs w:val="28"/>
        </w:rPr>
        <w:sectPr w:rsidR="0050674A" w:rsidSect="0050674A"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</w:p>
    <w:p w:rsidR="0050674A" w:rsidRDefault="0050674A" w:rsidP="00942924">
      <w:pPr>
        <w:pageBreakBefore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50674A" w:rsidRDefault="0050674A" w:rsidP="00BB068D">
      <w:pPr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6880">
        <w:rPr>
          <w:sz w:val="28"/>
          <w:szCs w:val="28"/>
        </w:rPr>
        <w:t>29.11.2018</w:t>
      </w:r>
      <w:r>
        <w:rPr>
          <w:sz w:val="28"/>
          <w:szCs w:val="28"/>
        </w:rPr>
        <w:t xml:space="preserve"> № </w:t>
      </w:r>
      <w:r w:rsidR="00BD6880">
        <w:rPr>
          <w:sz w:val="28"/>
          <w:szCs w:val="28"/>
        </w:rPr>
        <w:t>696</w:t>
      </w:r>
      <w:bookmarkStart w:id="0" w:name="_GoBack"/>
      <w:bookmarkEnd w:id="0"/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50674A" w:rsidRPr="000D5B77" w:rsidRDefault="0050674A" w:rsidP="00BB068D">
      <w:pPr>
        <w:widowControl w:val="0"/>
        <w:tabs>
          <w:tab w:val="left" w:pos="12191"/>
        </w:tabs>
        <w:spacing w:line="223" w:lineRule="auto"/>
        <w:jc w:val="center"/>
        <w:rPr>
          <w:sz w:val="28"/>
          <w:szCs w:val="28"/>
        </w:rPr>
      </w:pPr>
      <w:r w:rsidRPr="000D5B77">
        <w:rPr>
          <w:sz w:val="28"/>
          <w:szCs w:val="28"/>
        </w:rPr>
        <w:t>вносимые в распоряжение Правительства</w:t>
      </w:r>
    </w:p>
    <w:p w:rsidR="0050674A" w:rsidRPr="000D5B77" w:rsidRDefault="0050674A" w:rsidP="00BB068D">
      <w:pPr>
        <w:widowControl w:val="0"/>
        <w:tabs>
          <w:tab w:val="left" w:pos="12191"/>
        </w:tabs>
        <w:spacing w:line="223" w:lineRule="auto"/>
        <w:jc w:val="center"/>
        <w:rPr>
          <w:sz w:val="28"/>
          <w:szCs w:val="28"/>
        </w:rPr>
      </w:pPr>
      <w:r w:rsidRPr="000D5B77">
        <w:rPr>
          <w:sz w:val="28"/>
          <w:szCs w:val="28"/>
        </w:rPr>
        <w:t>Ростовской области от 16.01.2014 № 5 «О долгосрочном прогнозе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jc w:val="center"/>
        <w:rPr>
          <w:sz w:val="28"/>
          <w:szCs w:val="28"/>
        </w:rPr>
      </w:pPr>
      <w:r w:rsidRPr="000D5B77">
        <w:rPr>
          <w:sz w:val="28"/>
          <w:szCs w:val="28"/>
        </w:rPr>
        <w:t>социально-экономического развития Ростовской области на период до 2030 года»</w:t>
      </w:r>
    </w:p>
    <w:p w:rsidR="0050674A" w:rsidRDefault="0050674A" w:rsidP="00201A79">
      <w:pPr>
        <w:widowControl w:val="0"/>
        <w:tabs>
          <w:tab w:val="left" w:pos="12191"/>
        </w:tabs>
        <w:spacing w:line="223" w:lineRule="auto"/>
        <w:jc w:val="center"/>
        <w:rPr>
          <w:sz w:val="28"/>
          <w:szCs w:val="28"/>
        </w:rPr>
      </w:pPr>
    </w:p>
    <w:p w:rsidR="0050674A" w:rsidRPr="00201A79" w:rsidRDefault="00201A79" w:rsidP="00201A79">
      <w:pPr>
        <w:widowControl w:val="0"/>
        <w:tabs>
          <w:tab w:val="left" w:pos="12191"/>
        </w:tabs>
        <w:spacing w:line="223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0674A" w:rsidRPr="00201A79">
        <w:rPr>
          <w:sz w:val="28"/>
          <w:szCs w:val="28"/>
        </w:rPr>
        <w:t xml:space="preserve">В пункте 2 слова «в разделе 1» заменить словами «в разделе 2». </w:t>
      </w:r>
    </w:p>
    <w:p w:rsidR="0050674A" w:rsidRPr="00201A79" w:rsidRDefault="00201A79" w:rsidP="00201A79">
      <w:pPr>
        <w:widowControl w:val="0"/>
        <w:tabs>
          <w:tab w:val="left" w:pos="12191"/>
        </w:tabs>
        <w:spacing w:line="223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0674A" w:rsidRPr="00201A79">
        <w:rPr>
          <w:sz w:val="28"/>
          <w:szCs w:val="28"/>
        </w:rPr>
        <w:t xml:space="preserve">Пункт 4 изложить в редакции: </w:t>
      </w:r>
    </w:p>
    <w:p w:rsidR="0050674A" w:rsidRPr="00E373D4" w:rsidRDefault="0050674A" w:rsidP="00201A79">
      <w:pPr>
        <w:pStyle w:val="ae"/>
        <w:widowControl w:val="0"/>
        <w:tabs>
          <w:tab w:val="left" w:pos="12191"/>
        </w:tabs>
        <w:spacing w:line="22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</w:t>
      </w:r>
      <w:r w:rsidR="00201A79">
        <w:rPr>
          <w:sz w:val="28"/>
          <w:szCs w:val="28"/>
        </w:rPr>
        <w:t> </w:t>
      </w:r>
      <w:proofErr w:type="gramStart"/>
      <w:r w:rsidRPr="003F5759">
        <w:rPr>
          <w:sz w:val="28"/>
          <w:szCs w:val="28"/>
        </w:rPr>
        <w:t>Контроль за</w:t>
      </w:r>
      <w:proofErr w:type="gramEnd"/>
      <w:r w:rsidRPr="003F5759">
        <w:rPr>
          <w:sz w:val="28"/>
          <w:szCs w:val="28"/>
        </w:rPr>
        <w:t xml:space="preserve"> исполнением настоящего распоряжения возложить на министра экономического развития Ростовской области </w:t>
      </w:r>
      <w:proofErr w:type="spellStart"/>
      <w:r w:rsidRPr="003F5759">
        <w:rPr>
          <w:sz w:val="28"/>
          <w:szCs w:val="28"/>
        </w:rPr>
        <w:t>Папушенко</w:t>
      </w:r>
      <w:proofErr w:type="spellEnd"/>
      <w:r w:rsidR="00201A79">
        <w:rPr>
          <w:sz w:val="28"/>
          <w:szCs w:val="28"/>
        </w:rPr>
        <w:t> </w:t>
      </w:r>
      <w:r w:rsidRPr="003F5759">
        <w:rPr>
          <w:sz w:val="28"/>
          <w:szCs w:val="28"/>
        </w:rPr>
        <w:t>М.В.</w:t>
      </w:r>
      <w:r>
        <w:rPr>
          <w:sz w:val="28"/>
          <w:szCs w:val="28"/>
        </w:rPr>
        <w:t xml:space="preserve">». </w:t>
      </w:r>
    </w:p>
    <w:p w:rsidR="0050674A" w:rsidRDefault="0050674A" w:rsidP="00201A79">
      <w:pPr>
        <w:widowControl w:val="0"/>
        <w:tabs>
          <w:tab w:val="left" w:pos="12191"/>
        </w:tabs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5B77">
        <w:rPr>
          <w:sz w:val="28"/>
          <w:szCs w:val="28"/>
        </w:rPr>
        <w:t>.</w:t>
      </w:r>
      <w:r w:rsidR="00201A79">
        <w:rPr>
          <w:sz w:val="28"/>
          <w:szCs w:val="28"/>
        </w:rPr>
        <w:t> </w:t>
      </w:r>
      <w:r>
        <w:rPr>
          <w:sz w:val="28"/>
          <w:szCs w:val="28"/>
        </w:rPr>
        <w:t>Приложение изложить в</w:t>
      </w:r>
      <w:r w:rsidRPr="000D5B77">
        <w:rPr>
          <w:sz w:val="28"/>
          <w:szCs w:val="28"/>
        </w:rPr>
        <w:t xml:space="preserve"> редакции:</w:t>
      </w:r>
    </w:p>
    <w:p w:rsidR="0050674A" w:rsidRDefault="0050674A" w:rsidP="00201A79">
      <w:pPr>
        <w:widowControl w:val="0"/>
        <w:tabs>
          <w:tab w:val="left" w:pos="12191"/>
        </w:tabs>
        <w:spacing w:line="223" w:lineRule="auto"/>
        <w:ind w:firstLine="709"/>
        <w:jc w:val="both"/>
        <w:rPr>
          <w:sz w:val="28"/>
          <w:szCs w:val="28"/>
        </w:rPr>
      </w:pP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</w:p>
    <w:p w:rsidR="0050674A" w:rsidRDefault="0050674A" w:rsidP="00BB068D">
      <w:pPr>
        <w:widowControl w:val="0"/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50674A" w:rsidRDefault="0050674A" w:rsidP="00BB068D">
      <w:pPr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50674A" w:rsidRDefault="0050674A" w:rsidP="00BB068D">
      <w:pPr>
        <w:tabs>
          <w:tab w:val="left" w:pos="12191"/>
        </w:tabs>
        <w:spacing w:line="223" w:lineRule="auto"/>
        <w:ind w:left="17010"/>
        <w:jc w:val="center"/>
        <w:rPr>
          <w:sz w:val="28"/>
          <w:szCs w:val="28"/>
        </w:rPr>
      </w:pPr>
      <w:r>
        <w:rPr>
          <w:sz w:val="28"/>
          <w:szCs w:val="28"/>
        </w:rPr>
        <w:t>от 16.01.2014 № 5</w:t>
      </w:r>
    </w:p>
    <w:p w:rsidR="0050674A" w:rsidRDefault="0050674A" w:rsidP="00201A79">
      <w:pPr>
        <w:tabs>
          <w:tab w:val="left" w:pos="12191"/>
        </w:tabs>
        <w:spacing w:line="223" w:lineRule="auto"/>
        <w:jc w:val="center"/>
        <w:rPr>
          <w:sz w:val="28"/>
          <w:szCs w:val="28"/>
        </w:rPr>
      </w:pPr>
    </w:p>
    <w:p w:rsidR="0050674A" w:rsidRDefault="0050674A" w:rsidP="00201A79">
      <w:pPr>
        <w:widowControl w:val="0"/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</w:p>
    <w:p w:rsidR="0050674A" w:rsidRDefault="0050674A" w:rsidP="00201A79">
      <w:pPr>
        <w:widowControl w:val="0"/>
        <w:spacing w:line="223" w:lineRule="auto"/>
        <w:jc w:val="center"/>
        <w:rPr>
          <w:sz w:val="28"/>
        </w:rPr>
      </w:pPr>
      <w:r>
        <w:rPr>
          <w:sz w:val="28"/>
          <w:szCs w:val="28"/>
        </w:rPr>
        <w:t xml:space="preserve">долгосрочного </w:t>
      </w:r>
      <w:r>
        <w:rPr>
          <w:sz w:val="28"/>
        </w:rPr>
        <w:t>социально-экономического развития Ростовской области на период до 2030 года</w:t>
      </w:r>
    </w:p>
    <w:p w:rsidR="0050674A" w:rsidRDefault="0050674A" w:rsidP="00201A79">
      <w:pPr>
        <w:widowControl w:val="0"/>
        <w:spacing w:line="223" w:lineRule="auto"/>
        <w:jc w:val="center"/>
        <w:rPr>
          <w:sz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837"/>
        <w:gridCol w:w="1528"/>
        <w:gridCol w:w="1161"/>
        <w:gridCol w:w="1159"/>
        <w:gridCol w:w="1161"/>
        <w:gridCol w:w="1299"/>
        <w:gridCol w:w="1298"/>
        <w:gridCol w:w="1298"/>
        <w:gridCol w:w="1296"/>
        <w:gridCol w:w="1298"/>
        <w:gridCol w:w="1298"/>
        <w:gridCol w:w="1298"/>
        <w:gridCol w:w="1296"/>
        <w:gridCol w:w="1298"/>
        <w:gridCol w:w="1296"/>
        <w:gridCol w:w="1298"/>
      </w:tblGrid>
      <w:tr w:rsidR="0050674A" w:rsidTr="00E86268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№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proofErr w:type="gramStart"/>
            <w:r w:rsidRPr="005C5771">
              <w:rPr>
                <w:bCs/>
                <w:sz w:val="22"/>
                <w:szCs w:val="22"/>
              </w:rPr>
              <w:t>п</w:t>
            </w:r>
            <w:proofErr w:type="gramEnd"/>
            <w:r w:rsidRPr="005C5771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Основные </w:t>
            </w:r>
            <w:r w:rsidRPr="00201A79">
              <w:rPr>
                <w:bCs/>
                <w:spacing w:val="-2"/>
                <w:sz w:val="22"/>
                <w:szCs w:val="22"/>
              </w:rPr>
              <w:t>показатели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2017 год, отчет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  <w:highlight w:val="yellow"/>
              </w:rPr>
            </w:pPr>
            <w:r w:rsidRPr="005C5771">
              <w:rPr>
                <w:bCs/>
                <w:sz w:val="22"/>
                <w:szCs w:val="22"/>
              </w:rPr>
              <w:t>2018 год, оценка</w:t>
            </w:r>
          </w:p>
        </w:tc>
        <w:tc>
          <w:tcPr>
            <w:tcW w:w="15434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Прогноз</w:t>
            </w:r>
          </w:p>
        </w:tc>
      </w:tr>
      <w:tr w:rsidR="00201A79" w:rsidTr="00E86268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rPr>
                <w:bCs/>
                <w:sz w:val="22"/>
                <w:szCs w:val="22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2019 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2020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2021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2022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2023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2024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2025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2026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2027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2028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2029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2030</w:t>
            </w:r>
          </w:p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год</w:t>
            </w:r>
          </w:p>
        </w:tc>
      </w:tr>
    </w:tbl>
    <w:p w:rsidR="0050674A" w:rsidRDefault="0050674A" w:rsidP="00201A79">
      <w:pPr>
        <w:spacing w:line="223" w:lineRule="auto"/>
        <w:jc w:val="center"/>
        <w:rPr>
          <w:sz w:val="2"/>
          <w:szCs w:val="2"/>
        </w:rPr>
      </w:pPr>
      <w:r>
        <w:rPr>
          <w:sz w:val="2"/>
          <w:szCs w:val="2"/>
        </w:rPr>
        <w:t>12013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838"/>
        <w:gridCol w:w="1524"/>
        <w:gridCol w:w="1160"/>
        <w:gridCol w:w="1160"/>
        <w:gridCol w:w="1160"/>
        <w:gridCol w:w="1299"/>
        <w:gridCol w:w="1298"/>
        <w:gridCol w:w="1298"/>
        <w:gridCol w:w="1298"/>
        <w:gridCol w:w="1298"/>
        <w:gridCol w:w="1296"/>
        <w:gridCol w:w="1298"/>
        <w:gridCol w:w="1298"/>
        <w:gridCol w:w="1298"/>
        <w:gridCol w:w="1299"/>
        <w:gridCol w:w="1298"/>
      </w:tblGrid>
      <w:tr w:rsidR="00E86268" w:rsidTr="00E86268">
        <w:trPr>
          <w:cantSplit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</w:tr>
      <w:tr w:rsidR="0050674A" w:rsidTr="00E86268">
        <w:trPr>
          <w:cantSplit/>
        </w:trPr>
        <w:tc>
          <w:tcPr>
            <w:tcW w:w="218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39605B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82D08">
              <w:rPr>
                <w:color w:val="000000"/>
                <w:sz w:val="22"/>
                <w:szCs w:val="22"/>
              </w:rPr>
              <w:t>РАЗДЕЛ 1. Первый вариант</w:t>
            </w:r>
          </w:p>
        </w:tc>
      </w:tr>
      <w:tr w:rsidR="00E86268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201A79" w:rsidRDefault="0050674A" w:rsidP="00201A79">
            <w:pPr>
              <w:widowControl w:val="0"/>
              <w:spacing w:line="223" w:lineRule="auto"/>
              <w:rPr>
                <w:bCs/>
                <w:spacing w:val="-6"/>
                <w:sz w:val="22"/>
                <w:szCs w:val="22"/>
              </w:rPr>
            </w:pPr>
            <w:r w:rsidRPr="00201A79">
              <w:rPr>
                <w:bCs/>
                <w:spacing w:val="-6"/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201A79" w:rsidRDefault="0050674A" w:rsidP="00201A79">
            <w:pPr>
              <w:widowControl w:val="0"/>
              <w:spacing w:line="223" w:lineRule="auto"/>
              <w:jc w:val="center"/>
              <w:rPr>
                <w:spacing w:val="-6"/>
                <w:sz w:val="22"/>
                <w:szCs w:val="22"/>
              </w:rPr>
            </w:pPr>
            <w:r w:rsidRPr="00201A79">
              <w:rPr>
                <w:spacing w:val="-6"/>
                <w:sz w:val="22"/>
                <w:szCs w:val="22"/>
              </w:rPr>
              <w:t>процентов</w:t>
            </w:r>
          </w:p>
          <w:p w:rsidR="0050674A" w:rsidRPr="00201A79" w:rsidRDefault="0050674A" w:rsidP="00201A79">
            <w:pPr>
              <w:widowControl w:val="0"/>
              <w:spacing w:line="223" w:lineRule="auto"/>
              <w:jc w:val="center"/>
              <w:rPr>
                <w:spacing w:val="-6"/>
                <w:sz w:val="22"/>
                <w:szCs w:val="22"/>
              </w:rPr>
            </w:pPr>
            <w:r w:rsidRPr="00201A79">
              <w:rPr>
                <w:spacing w:val="-6"/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 xml:space="preserve">103,3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E86268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201A79" w:rsidRDefault="0050674A" w:rsidP="00201A79">
            <w:pPr>
              <w:widowControl w:val="0"/>
              <w:spacing w:line="223" w:lineRule="auto"/>
              <w:rPr>
                <w:bCs/>
                <w:spacing w:val="-6"/>
                <w:sz w:val="22"/>
                <w:szCs w:val="22"/>
              </w:rPr>
            </w:pPr>
            <w:r w:rsidRPr="00201A79">
              <w:rPr>
                <w:bCs/>
                <w:spacing w:val="-6"/>
                <w:sz w:val="22"/>
                <w:szCs w:val="22"/>
              </w:rPr>
              <w:t>Численность постоянного населения (среднегодовая)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201A79" w:rsidRDefault="0050674A" w:rsidP="00201A79">
            <w:pPr>
              <w:widowControl w:val="0"/>
              <w:spacing w:line="223" w:lineRule="auto"/>
              <w:jc w:val="center"/>
              <w:rPr>
                <w:spacing w:val="-6"/>
                <w:sz w:val="22"/>
                <w:szCs w:val="22"/>
              </w:rPr>
            </w:pPr>
            <w:r w:rsidRPr="00201A79">
              <w:rPr>
                <w:spacing w:val="-6"/>
                <w:sz w:val="22"/>
                <w:szCs w:val="22"/>
              </w:rPr>
              <w:t>тыс. 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4 225,9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4 213,5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4 199,8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4 190,2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4 182,4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4 177,0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4 173,8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4 171,6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4 166,5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23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4 165,0</w:t>
            </w:r>
          </w:p>
        </w:tc>
      </w:tr>
      <w:tr w:rsidR="00E86268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52" w:lineRule="auto"/>
              <w:rPr>
                <w:bCs/>
                <w:sz w:val="22"/>
                <w:szCs w:val="22"/>
              </w:rPr>
            </w:pPr>
          </w:p>
          <w:p w:rsidR="0050674A" w:rsidRPr="005C5771" w:rsidRDefault="0050674A" w:rsidP="00201A79">
            <w:pPr>
              <w:widowControl w:val="0"/>
              <w:spacing w:line="252" w:lineRule="auto"/>
              <w:rPr>
                <w:bCs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52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86268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Валовой региональный продукт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основных ценах соответствую</w:t>
            </w:r>
            <w:r w:rsidRPr="005C5771">
              <w:rPr>
                <w:bCs/>
                <w:sz w:val="22"/>
                <w:szCs w:val="22"/>
              </w:rPr>
              <w:t>щих лет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1 343 981,0*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1 424 446,3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1 501 985,6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1 589 426,2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1 679 796,2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1 790 433,1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1 912 544,9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2 045 950,8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2 200 627,5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2 370 282,7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2 556 534,6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2 760 444,9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2 985 054,7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3 239 394,2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102,9*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104,3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E86268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Совокупный объем отгруженных товаров, работ и</w:t>
            </w:r>
            <w:r w:rsidR="00E86268">
              <w:rPr>
                <w:bCs/>
                <w:sz w:val="22"/>
                <w:szCs w:val="22"/>
              </w:rPr>
              <w:t> </w:t>
            </w:r>
            <w:r w:rsidRPr="005C5771">
              <w:rPr>
                <w:bCs/>
                <w:sz w:val="22"/>
                <w:szCs w:val="22"/>
              </w:rPr>
              <w:t xml:space="preserve">услуг, выполненных собственными </w:t>
            </w:r>
            <w:r w:rsidRPr="00E86268">
              <w:rPr>
                <w:bCs/>
                <w:spacing w:val="-6"/>
                <w:sz w:val="22"/>
                <w:szCs w:val="22"/>
              </w:rPr>
              <w:t xml:space="preserve">силами по полному </w:t>
            </w:r>
            <w:r w:rsidRPr="005C5771">
              <w:rPr>
                <w:bCs/>
                <w:sz w:val="22"/>
                <w:szCs w:val="22"/>
              </w:rPr>
              <w:t>кругу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961 868,4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1 125 404,2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1 218 266,0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1 319 503,0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1 412 760,8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1 541 966,6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1 688 791,4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1 853 798,3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2 047 454,8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2 274 202,0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2 533,106,8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2 824 842,8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3 153 065,7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3 551 248,1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сопоставимых ценах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том числе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по видам деятельности: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ind w:left="60" w:hangingChars="28" w:hanging="6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ind w:firstLineChars="5" w:firstLine="11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29 664,2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29 565,6</w:t>
            </w:r>
          </w:p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30 412,0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32 097,8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34 078,5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35 730,6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37 134,5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39 392,8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41 230,7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43 170,1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45 216,6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47 376,3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49 211,3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51 591,6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122,5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101,1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Обрабатыва</w:t>
            </w:r>
            <w:r w:rsidRPr="005C5771">
              <w:rPr>
                <w:bCs/>
                <w:sz w:val="22"/>
                <w:szCs w:val="22"/>
              </w:rPr>
              <w:t>ющие производства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ind w:firstLineChars="5" w:firstLine="11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772 905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912 298,4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988 607,6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1 076 467,2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1 173 241,6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1 289 791,4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1 421 974,3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1 572 180,3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1 758 005,8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1 969 476,3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2 210 508,7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2 483 354,0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2 795 077,0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3 169 340,6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108,3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kern w:val="2"/>
                <w:sz w:val="22"/>
                <w:szCs w:val="22"/>
              </w:rPr>
              <w:t xml:space="preserve">Обеспечение </w:t>
            </w:r>
            <w:r w:rsidR="00BB068D">
              <w:rPr>
                <w:bCs/>
                <w:kern w:val="2"/>
                <w:sz w:val="22"/>
                <w:szCs w:val="22"/>
              </w:rPr>
              <w:t>электрической энергией, газом и </w:t>
            </w:r>
            <w:r w:rsidRPr="005C5771">
              <w:rPr>
                <w:bCs/>
                <w:kern w:val="2"/>
                <w:sz w:val="22"/>
                <w:szCs w:val="22"/>
              </w:rPr>
              <w:t xml:space="preserve">паром; </w:t>
            </w:r>
            <w:proofErr w:type="spellStart"/>
            <w:proofErr w:type="gramStart"/>
            <w:r w:rsidRPr="005C5771">
              <w:rPr>
                <w:bCs/>
                <w:kern w:val="2"/>
                <w:sz w:val="22"/>
                <w:szCs w:val="22"/>
              </w:rPr>
              <w:t>кондициониро</w:t>
            </w:r>
            <w:r>
              <w:rPr>
                <w:bCs/>
                <w:kern w:val="2"/>
                <w:sz w:val="22"/>
                <w:szCs w:val="22"/>
              </w:rPr>
              <w:t>-</w:t>
            </w:r>
            <w:r w:rsidRPr="005C5771">
              <w:rPr>
                <w:bCs/>
                <w:kern w:val="2"/>
                <w:sz w:val="22"/>
                <w:szCs w:val="22"/>
              </w:rPr>
              <w:t>вание</w:t>
            </w:r>
            <w:proofErr w:type="spellEnd"/>
            <w:proofErr w:type="gramEnd"/>
            <w:r w:rsidRPr="005C5771">
              <w:rPr>
                <w:bCs/>
                <w:kern w:val="2"/>
                <w:sz w:val="22"/>
                <w:szCs w:val="22"/>
              </w:rPr>
              <w:t xml:space="preserve"> воздуха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133 563,4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153 825,0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167 452,0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177 276,4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169 802,5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178 713,7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189 025,8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199 933,0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210 044,8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221 751,9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234 111,4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247 159,9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260 935,6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275 479,1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110,0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102,6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92,1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101,8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Default="0050674A" w:rsidP="00201A79">
            <w:pPr>
              <w:widowControl w:val="0"/>
              <w:spacing w:line="230" w:lineRule="auto"/>
              <w:jc w:val="both"/>
              <w:rPr>
                <w:bCs/>
                <w:kern w:val="2"/>
                <w:sz w:val="22"/>
                <w:szCs w:val="22"/>
              </w:rPr>
            </w:pPr>
            <w:r w:rsidRPr="005C5771">
              <w:rPr>
                <w:bCs/>
                <w:kern w:val="2"/>
                <w:sz w:val="22"/>
                <w:szCs w:val="22"/>
              </w:rPr>
              <w:t xml:space="preserve">Водоснабжение; </w:t>
            </w:r>
          </w:p>
          <w:p w:rsidR="0050674A" w:rsidRDefault="0050674A" w:rsidP="00201A79">
            <w:pPr>
              <w:widowControl w:val="0"/>
              <w:spacing w:line="230" w:lineRule="auto"/>
              <w:jc w:val="both"/>
              <w:rPr>
                <w:bCs/>
                <w:kern w:val="2"/>
                <w:sz w:val="22"/>
                <w:szCs w:val="22"/>
              </w:rPr>
            </w:pPr>
            <w:r w:rsidRPr="005C5771">
              <w:rPr>
                <w:bCs/>
                <w:kern w:val="2"/>
                <w:sz w:val="22"/>
                <w:szCs w:val="22"/>
              </w:rPr>
              <w:t xml:space="preserve">водоотведение, организация сбора и утилизации отходов, деятельность </w:t>
            </w:r>
          </w:p>
          <w:p w:rsidR="0050674A" w:rsidRPr="005C5771" w:rsidRDefault="0050674A" w:rsidP="00201A79">
            <w:pPr>
              <w:widowControl w:val="0"/>
              <w:spacing w:line="230" w:lineRule="auto"/>
              <w:jc w:val="both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 xml:space="preserve">по </w:t>
            </w:r>
            <w:r w:rsidRPr="005C5771">
              <w:rPr>
                <w:bCs/>
                <w:kern w:val="2"/>
                <w:sz w:val="22"/>
                <w:szCs w:val="22"/>
              </w:rPr>
              <w:t>ликвидации загрязнений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both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kern w:val="2"/>
                <w:sz w:val="22"/>
                <w:szCs w:val="22"/>
              </w:rPr>
            </w:pPr>
            <w:proofErr w:type="gramStart"/>
            <w:r w:rsidRPr="005C5771">
              <w:rPr>
                <w:kern w:val="2"/>
                <w:sz w:val="22"/>
                <w:szCs w:val="22"/>
              </w:rPr>
              <w:t>млн</w:t>
            </w:r>
            <w:proofErr w:type="gramEnd"/>
            <w:r w:rsidRPr="005C5771">
              <w:rPr>
                <w:kern w:val="2"/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25 735,7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29 715,2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31 794,7</w:t>
            </w:r>
          </w:p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33 661,7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35 638,3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37 731,0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39 946,5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42 292,2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44 775,6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47 404,8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50 188,4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53 135,5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56 255,6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59 558,9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both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Default="0050674A" w:rsidP="00201A79">
            <w:pPr>
              <w:widowControl w:val="0"/>
              <w:spacing w:line="230" w:lineRule="auto"/>
              <w:jc w:val="center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110,1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Продукция</w:t>
            </w:r>
          </w:p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сельского хозяйства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во всех категориях хозяйств,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256 600,6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216 746,9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227 481,3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238 811,8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249 818,4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261 057,1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273 950,7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288 034,5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303 433,4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319 329,4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335 713,6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354 328,9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375 075,5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397 809,3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BB068D" w:rsidP="00201A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инвестиций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 счет всех источников финанси</w:t>
            </w:r>
            <w:r w:rsidRPr="005C5771">
              <w:rPr>
                <w:bCs/>
                <w:sz w:val="22"/>
                <w:szCs w:val="22"/>
              </w:rPr>
              <w:t>рования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324 903,2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296 175,6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309 740,4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325 956,0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342 363,3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367 440,4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395 116,0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422 813,6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455 537,3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494 601,9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539 082,4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591 510,3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649 657,5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715 561,4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86,9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CF4D8E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F4D8E">
              <w:rPr>
                <w:bCs/>
                <w:sz w:val="22"/>
                <w:szCs w:val="22"/>
              </w:rPr>
              <w:t>105,2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работ, выполненных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по виду деятельности «строительство»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166 472,9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150 495,0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142 353,2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145 124,8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152 236,0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160 341,0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169 555,8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  <w:highlight w:val="red"/>
              </w:rPr>
            </w:pPr>
            <w:r w:rsidRPr="005C5771">
              <w:rPr>
                <w:spacing w:val="-4"/>
                <w:sz w:val="22"/>
                <w:szCs w:val="22"/>
              </w:rPr>
              <w:t>178 057,5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185 556,7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189 835,7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194 213,3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198 691,8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203 273,7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207 961,2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85,9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  <w:highlight w:val="red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Ввод жилья,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 квадратных метров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2 333,9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2 335,0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2 335,0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2 400,0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2 500,0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2 600,0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2 650,0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2 750,0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2 850,0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2 950,0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3 050,0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3 150,0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3 250,0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5C577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103,2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Малое и среднее </w:t>
            </w:r>
            <w:proofErr w:type="spellStart"/>
            <w:proofErr w:type="gramStart"/>
            <w:r w:rsidRPr="005C5771">
              <w:rPr>
                <w:bCs/>
                <w:sz w:val="22"/>
                <w:szCs w:val="22"/>
              </w:rPr>
              <w:t>предпринима-тельство</w:t>
            </w:r>
            <w:proofErr w:type="spellEnd"/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9.1.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Количество малых и средних предприятий, всего </w:t>
            </w:r>
          </w:p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по состоянию 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на конец года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</w:t>
            </w:r>
            <w:r>
              <w:rPr>
                <w:sz w:val="22"/>
                <w:szCs w:val="22"/>
              </w:rPr>
              <w:t xml:space="preserve"> </w:t>
            </w:r>
            <w:r w:rsidRPr="005C5771">
              <w:rPr>
                <w:sz w:val="22"/>
                <w:szCs w:val="22"/>
              </w:rPr>
              <w:t>единиц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56,5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57,4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58,0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ind w:firstLine="9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9.2.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Среднеспи</w:t>
            </w:r>
            <w:r w:rsidRPr="005C5771">
              <w:rPr>
                <w:sz w:val="22"/>
                <w:szCs w:val="22"/>
              </w:rPr>
              <w:t xml:space="preserve">сочная численность работников </w:t>
            </w:r>
          </w:p>
          <w:p w:rsidR="0050674A" w:rsidRPr="005C5771" w:rsidRDefault="0050674A" w:rsidP="00E86268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(без внешних совместителей) по</w:t>
            </w:r>
            <w:r w:rsidR="00E86268">
              <w:rPr>
                <w:sz w:val="22"/>
                <w:szCs w:val="22"/>
              </w:rPr>
              <w:t> </w:t>
            </w:r>
            <w:r w:rsidRPr="005C5771">
              <w:rPr>
                <w:sz w:val="22"/>
                <w:szCs w:val="22"/>
              </w:rPr>
              <w:t>малым и средним предприя</w:t>
            </w:r>
            <w:r w:rsidR="00E86268">
              <w:rPr>
                <w:sz w:val="22"/>
                <w:szCs w:val="22"/>
              </w:rPr>
              <w:softHyphen/>
            </w:r>
            <w:r w:rsidRPr="005C5771">
              <w:rPr>
                <w:sz w:val="22"/>
                <w:szCs w:val="22"/>
              </w:rPr>
              <w:t>тиям,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тыс. </w:t>
            </w: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336,7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341,0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348,2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354,5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354,5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355,5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358,7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361,9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365,2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368,5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9.3.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E86268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Оборот малых и</w:t>
            </w:r>
            <w:r w:rsidR="00E86268">
              <w:rPr>
                <w:bCs/>
                <w:sz w:val="22"/>
                <w:szCs w:val="22"/>
              </w:rPr>
              <w:t> </w:t>
            </w:r>
            <w:r w:rsidRPr="005C5771">
              <w:rPr>
                <w:bCs/>
                <w:sz w:val="22"/>
                <w:szCs w:val="22"/>
              </w:rPr>
              <w:t>средних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1 215 995,0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1 250 694,0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1 288 214,8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1 326 861,3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1 366 667,1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1 407 667,1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1 449 897,1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1 493 394,0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1 538 195,9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1 584 341,7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1 631 872,0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1 680 828,2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1 731 253,0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1 783 190,6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5C5771">
              <w:rPr>
                <w:sz w:val="22"/>
                <w:szCs w:val="22"/>
              </w:rPr>
              <w:t>880 421,6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922 261,0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977 283,1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1 036 737,1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1 101 885,6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1 171 151,3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1 247 187,1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1 330 758,6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1 419 952,7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1 515 164,8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1 616 761,1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1 726 849,6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1 844 434,3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1 970 025,5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5C5771">
              <w:rPr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Оборот общественного питания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5C5771">
              <w:rPr>
                <w:sz w:val="22"/>
                <w:szCs w:val="22"/>
              </w:rPr>
              <w:t>37 411,1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39 920,0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42 175,3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44 649,8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47 455,6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50 487,2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53 714,3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57 149,4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60 804,1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64 755,6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68 897,5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73 375,8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78 145,1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83 224,5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5C5771">
              <w:rPr>
                <w:sz w:val="22"/>
                <w:szCs w:val="22"/>
              </w:rPr>
              <w:t>103,7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платных услуг населению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214 509,7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230 875,9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248 210,1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264 578,6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282 849,3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302 387,1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323 279,6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345 952,5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369 864,8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395 841,5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423 588,8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453 752,1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486 066,5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520 684,7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103,3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Численность </w:t>
            </w:r>
            <w:proofErr w:type="gramStart"/>
            <w:r w:rsidRPr="005C5771">
              <w:rPr>
                <w:bCs/>
                <w:sz w:val="22"/>
                <w:szCs w:val="22"/>
              </w:rPr>
              <w:t>занятых</w:t>
            </w:r>
            <w:proofErr w:type="gramEnd"/>
            <w:r w:rsidRPr="005C5771">
              <w:rPr>
                <w:bCs/>
                <w:sz w:val="22"/>
                <w:szCs w:val="22"/>
              </w:rPr>
              <w:t xml:space="preserve">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 экономике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1 958,1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1 941,7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1 940,7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1 949,8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1 951,1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1 958,8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1 961,9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Фонд </w:t>
            </w:r>
            <w:r>
              <w:rPr>
                <w:bCs/>
                <w:sz w:val="22"/>
                <w:szCs w:val="22"/>
              </w:rPr>
              <w:t>среднемесяч</w:t>
            </w:r>
            <w:r w:rsidRPr="005C5771">
              <w:rPr>
                <w:bCs/>
                <w:sz w:val="22"/>
                <w:szCs w:val="22"/>
              </w:rPr>
              <w:t>ной номинальной начисленной заработной платы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371 105,4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401 136,0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421 101,3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442 359,6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470 390,2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504 866,0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541 397,3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580 557,4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622 357,5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667 789,6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717 873,9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770 996,5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829 592,3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891 811,7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BB068D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Среднемесячная номинальная начисленная заработная плата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28 499,6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30 749,7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32 256,4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33 869,3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35 969,2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38 415,1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40 988,9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43 735,1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46 665,4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49 791,9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53 128,0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56 687,6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60 485,6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64 538,2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Прибыль прибыльных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191 528,9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203 652,5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213 835,0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226 665,0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240 492,0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256 124,0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273 540,0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292 688,0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316 981,0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344 241,0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374 534,0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406 744,0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443 758,0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485 471,0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Темп роста 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действующих </w:t>
            </w:r>
            <w:proofErr w:type="gramStart"/>
            <w:r w:rsidRPr="005C5771">
              <w:rPr>
                <w:sz w:val="22"/>
                <w:szCs w:val="22"/>
              </w:rPr>
              <w:t>ценах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BB068D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109,4</w:t>
            </w:r>
          </w:p>
        </w:tc>
      </w:tr>
      <w:tr w:rsidR="0050674A" w:rsidTr="00E86268">
        <w:trPr>
          <w:cantSplit/>
        </w:trPr>
        <w:tc>
          <w:tcPr>
            <w:tcW w:w="218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39605B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3038C">
              <w:rPr>
                <w:color w:val="000000"/>
                <w:sz w:val="22"/>
                <w:szCs w:val="22"/>
              </w:rPr>
              <w:t>РАЗДЕЛ 2. Второй вариант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Индекс потребитель</w:t>
            </w:r>
            <w:r w:rsidRPr="005C5771">
              <w:rPr>
                <w:bCs/>
                <w:sz w:val="22"/>
                <w:szCs w:val="22"/>
              </w:rPr>
              <w:t>ских цен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процентов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 xml:space="preserve">103,3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Численность постоянного населения (среднегодовая)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4 225,9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4 213,5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4 202,3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4 193,5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4 186,2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4 181,3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4 178,4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 </w:t>
            </w:r>
            <w:r w:rsidRPr="005C5771">
              <w:rPr>
                <w:spacing w:val="-4"/>
                <w:sz w:val="22"/>
                <w:szCs w:val="22"/>
              </w:rPr>
              <w:t>17</w:t>
            </w:r>
            <w:r>
              <w:rPr>
                <w:spacing w:val="-4"/>
                <w:sz w:val="22"/>
                <w:szCs w:val="22"/>
              </w:rPr>
              <w:t>8,4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81,1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5C577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82,9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Валовой региональный продукт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основных ценах соответствую</w:t>
            </w:r>
            <w:r w:rsidRPr="005C5771">
              <w:rPr>
                <w:bCs/>
                <w:sz w:val="22"/>
                <w:szCs w:val="22"/>
              </w:rPr>
              <w:t>щих лет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1 343 981,0*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1 424 446,3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1 529 676,1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1 641 643,1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1 763 900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1 893 816,8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2 037 440,9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2 194</w:t>
            </w:r>
            <w:r>
              <w:rPr>
                <w:spacing w:val="-4"/>
                <w:sz w:val="22"/>
                <w:szCs w:val="22"/>
              </w:rPr>
              <w:t> 520,8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</w:t>
            </w:r>
            <w:r w:rsidRPr="005C5771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88 674,7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608 954,9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857 547,2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 139 020,2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 458 639,6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 828 300,0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102,9*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</w:t>
            </w: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4,4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5</w:t>
            </w:r>
            <w:r w:rsidRPr="005C5771">
              <w:rPr>
                <w:spacing w:val="-4"/>
                <w:sz w:val="22"/>
                <w:szCs w:val="22"/>
              </w:rPr>
              <w:t>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5,2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ind w:hanging="58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6,0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068D" w:rsidRDefault="0050674A" w:rsidP="00BB068D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Совокупный объ</w:t>
            </w:r>
            <w:r w:rsidR="00BB068D">
              <w:rPr>
                <w:bCs/>
                <w:sz w:val="22"/>
                <w:szCs w:val="22"/>
              </w:rPr>
              <w:t>ем отгруженных товаров, работ и </w:t>
            </w:r>
            <w:r w:rsidRPr="005C5771">
              <w:rPr>
                <w:bCs/>
                <w:sz w:val="22"/>
                <w:szCs w:val="22"/>
              </w:rPr>
              <w:t xml:space="preserve">услуг, выполненных собственными силами </w:t>
            </w:r>
          </w:p>
          <w:p w:rsidR="0050674A" w:rsidRPr="005C5771" w:rsidRDefault="0050674A" w:rsidP="00BB068D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по полному кругу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961 868,4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1 125 404,2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1 241 882,5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1 357 902,8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1 483 534,6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1 627 187,8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1 787 993,7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1 970 332,7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2 185 650,8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2 429 289,2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2 705 529,3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3 019 272,4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3 375 941,3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3 801 440,9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BB068D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 xml:space="preserve">106,1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том числе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по видам деятельности: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left="62" w:hangingChars="28" w:hanging="62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29 664,2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29 565,6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31 178,0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33 022,5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35 105,4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37 236,4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39 216,0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41 721,7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44 151,0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46 718,8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49 478,5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52 406,9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55 181,9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58 602,2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122,5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Обрабатыва</w:t>
            </w:r>
            <w:r w:rsidRPr="005C5771">
              <w:rPr>
                <w:bCs/>
                <w:sz w:val="22"/>
                <w:szCs w:val="22"/>
              </w:rPr>
              <w:t>ющие производства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ind w:firstLineChars="5" w:firstLine="1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772 905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912 298,4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999 114,6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1 097 250,6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1 202 727,1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1 329 747,1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1 472 979,5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1 636 284,3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1 831 399,7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2 053 616,3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 xml:space="preserve"> 2 307 096,2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2 596 694,5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2 928 082,0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3 326 286,5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BB068D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Обеспечение электрической энергией, газом и</w:t>
            </w:r>
            <w:r w:rsidR="00BB068D">
              <w:rPr>
                <w:kern w:val="2"/>
                <w:sz w:val="22"/>
                <w:szCs w:val="22"/>
              </w:rPr>
              <w:t> </w:t>
            </w:r>
            <w:r w:rsidRPr="005C5771">
              <w:rPr>
                <w:kern w:val="2"/>
                <w:sz w:val="22"/>
                <w:szCs w:val="22"/>
              </w:rPr>
              <w:t xml:space="preserve">паром; </w:t>
            </w:r>
            <w:proofErr w:type="spellStart"/>
            <w:proofErr w:type="gramStart"/>
            <w:r w:rsidRPr="005C5771">
              <w:rPr>
                <w:kern w:val="2"/>
                <w:sz w:val="22"/>
                <w:szCs w:val="22"/>
              </w:rPr>
              <w:t>кондициониро</w:t>
            </w:r>
            <w:r>
              <w:rPr>
                <w:kern w:val="2"/>
                <w:sz w:val="22"/>
                <w:szCs w:val="22"/>
              </w:rPr>
              <w:t>-</w:t>
            </w:r>
            <w:r w:rsidRPr="005C5771">
              <w:rPr>
                <w:kern w:val="2"/>
                <w:sz w:val="22"/>
                <w:szCs w:val="22"/>
              </w:rPr>
              <w:t>вание</w:t>
            </w:r>
            <w:proofErr w:type="spellEnd"/>
            <w:proofErr w:type="gramEnd"/>
            <w:r w:rsidRPr="005C5771">
              <w:rPr>
                <w:kern w:val="2"/>
                <w:sz w:val="22"/>
                <w:szCs w:val="22"/>
              </w:rPr>
              <w:t xml:space="preserve"> воздуха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133 563,4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153 825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179 692,3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193 792,8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209 807,8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222 127,7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235 406,5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249 479,1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264 647,5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280 738,0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297 806,9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315 913,6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335 121,1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355 496,5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4.4.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both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Водоснабжение; водоотведение, организация сбора и утилизации отходов, деятельность по ликвидации загрязнений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both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kern w:val="2"/>
                <w:sz w:val="22"/>
                <w:szCs w:val="22"/>
              </w:rPr>
            </w:pPr>
            <w:proofErr w:type="gramStart"/>
            <w:r w:rsidRPr="005C5771">
              <w:rPr>
                <w:kern w:val="2"/>
                <w:sz w:val="22"/>
                <w:szCs w:val="22"/>
              </w:rPr>
              <w:t>млн</w:t>
            </w:r>
            <w:proofErr w:type="gramEnd"/>
            <w:r w:rsidRPr="005C5771">
              <w:rPr>
                <w:kern w:val="2"/>
                <w:sz w:val="22"/>
                <w:szCs w:val="22"/>
              </w:rPr>
              <w:t xml:space="preserve">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25 735,7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29 715,2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31 897,6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33 837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35 894,2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38 076,6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40 391,7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42 847,5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45 452,6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48 216,1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51 147,7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54 257,4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57 556,3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61 055,7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both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Default="0050674A" w:rsidP="00201A79">
            <w:pPr>
              <w:widowControl w:val="0"/>
              <w:jc w:val="center"/>
              <w:rPr>
                <w:kern w:val="2"/>
                <w:sz w:val="22"/>
                <w:szCs w:val="22"/>
              </w:rPr>
            </w:pPr>
            <w:r w:rsidRPr="005C5771">
              <w:rPr>
                <w:kern w:val="2"/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к </w:t>
            </w:r>
            <w:r w:rsidRPr="005C5771">
              <w:rPr>
                <w:kern w:val="2"/>
                <w:sz w:val="22"/>
                <w:szCs w:val="22"/>
              </w:rPr>
              <w:t>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Продукция</w:t>
            </w:r>
          </w:p>
          <w:p w:rsidR="0050674A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сельского хозяйства </w:t>
            </w:r>
          </w:p>
          <w:p w:rsidR="0050674A" w:rsidRPr="005C5771" w:rsidRDefault="0050674A" w:rsidP="00201A79">
            <w:pPr>
              <w:widowControl w:val="0"/>
              <w:spacing w:line="235" w:lineRule="auto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во всех категориях хозяйств,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256 600,6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216 746,9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229 704,1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241 792,7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254 763,9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269 742,0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287 268,5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307 718,8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328 979,7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352 733,4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378 933,0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407 468,6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438 572,3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472 501,5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сопоставимых ценах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инвестиций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за</w:t>
            </w:r>
            <w:r>
              <w:rPr>
                <w:bCs/>
                <w:sz w:val="22"/>
                <w:szCs w:val="22"/>
              </w:rPr>
              <w:t xml:space="preserve"> счет всех источников финансиро</w:t>
            </w:r>
            <w:r w:rsidRPr="005C5771">
              <w:rPr>
                <w:bCs/>
                <w:sz w:val="22"/>
                <w:szCs w:val="22"/>
              </w:rPr>
              <w:t>вания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324 903,2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spacing w:line="230" w:lineRule="auto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296 175,6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310 362,4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327 256,1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344 410,9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376 822,3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420 547,3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476 211,0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528 494,2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587 622,1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654 605,2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731 277,8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817 695,8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916 056,4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86,9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982D52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82D52">
              <w:rPr>
                <w:bCs/>
                <w:sz w:val="22"/>
                <w:szCs w:val="22"/>
              </w:rPr>
              <w:t>107,0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работ, выполненных </w:t>
            </w:r>
          </w:p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по виду деятельности «строительство»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166 472,9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150 495,0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150 118,8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157 774,8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168 308,7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180 258,6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193 818,5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204 957,3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215 080,1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222 227,2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229 611,8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237 241,8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245 125,4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253 270,9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95,0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Ввод жилья,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 квадратных метров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2 333,9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2 335,0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2 349,0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2 398,3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2 496,7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2 596,6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2 700,4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2 857,0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2 947,5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3 038,0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3 128,5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3 218,9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3 309,5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3 400,0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5C577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100,6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102,7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Малое и среднее </w:t>
            </w:r>
            <w:proofErr w:type="spellStart"/>
            <w:proofErr w:type="gramStart"/>
            <w:r w:rsidRPr="005C5771">
              <w:rPr>
                <w:bCs/>
                <w:sz w:val="22"/>
                <w:szCs w:val="22"/>
              </w:rPr>
              <w:t>предпринима-тельство</w:t>
            </w:r>
            <w:proofErr w:type="spellEnd"/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9.1.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Количество малых и средних предприятий, всего </w:t>
            </w:r>
          </w:p>
          <w:p w:rsidR="0050674A" w:rsidRPr="005C5771" w:rsidRDefault="0050674A" w:rsidP="00BB068D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по состоянию на</w:t>
            </w:r>
            <w:r w:rsidR="00BB068D">
              <w:rPr>
                <w:sz w:val="22"/>
                <w:szCs w:val="22"/>
              </w:rPr>
              <w:t> </w:t>
            </w:r>
            <w:r w:rsidRPr="005C5771">
              <w:rPr>
                <w:sz w:val="22"/>
                <w:szCs w:val="22"/>
              </w:rPr>
              <w:t>конец года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единиц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64,3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69,5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69,8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70,0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70,1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75,0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85,7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100,2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100,2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100,5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ind w:firstLine="11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9.2.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Среднеспи</w:t>
            </w:r>
            <w:r w:rsidRPr="005C5771">
              <w:rPr>
                <w:sz w:val="22"/>
                <w:szCs w:val="22"/>
              </w:rPr>
              <w:t xml:space="preserve">сочная численность работников </w:t>
            </w:r>
          </w:p>
          <w:p w:rsidR="0050674A" w:rsidRPr="005C5771" w:rsidRDefault="0050674A" w:rsidP="00BB068D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(без внешних совместителей) по</w:t>
            </w:r>
            <w:r w:rsidR="00BB068D">
              <w:rPr>
                <w:sz w:val="22"/>
                <w:szCs w:val="22"/>
              </w:rPr>
              <w:t> </w:t>
            </w:r>
            <w:r w:rsidRPr="005C5771">
              <w:rPr>
                <w:sz w:val="22"/>
                <w:szCs w:val="22"/>
              </w:rPr>
              <w:t>малым и средним предприя</w:t>
            </w:r>
            <w:r w:rsidR="00BB068D">
              <w:rPr>
                <w:sz w:val="22"/>
                <w:szCs w:val="22"/>
              </w:rPr>
              <w:softHyphen/>
            </w:r>
            <w:r w:rsidRPr="005C5771">
              <w:rPr>
                <w:sz w:val="22"/>
                <w:szCs w:val="22"/>
              </w:rPr>
              <w:t>тиям,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тыс. </w:t>
            </w: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336,7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341,0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345,1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349,5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354,0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378,7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409,0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441,8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447,1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452,8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490,7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515,2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544,6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105,7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9.3.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Оборот малых и средних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1 215 995,0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1 250 694,0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1 303 223,1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1 350 139,2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1 404 144,7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1 506 396,1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1 566 651,9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1 629 318,0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1 697 749,3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1 758 868,3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1 829 223,1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1 902 392,0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1 980 390,1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2 061 586,0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104,2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kern w:val="2"/>
                <w:sz w:val="22"/>
                <w:szCs w:val="22"/>
              </w:rPr>
            </w:pPr>
            <w:r w:rsidRPr="005C5771">
              <w:rPr>
                <w:spacing w:val="-4"/>
                <w:kern w:val="2"/>
                <w:sz w:val="22"/>
                <w:szCs w:val="22"/>
              </w:rPr>
              <w:t>104,0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104,0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red"/>
              </w:rPr>
            </w:pPr>
            <w:r w:rsidRPr="005C5771">
              <w:rPr>
                <w:sz w:val="22"/>
                <w:szCs w:val="22"/>
              </w:rPr>
              <w:t>104,1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880 421,6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922 261,0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978 334,5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1 037 890,6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1 105 312,0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1 177 129,6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1 256 044,4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1 341 555,9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1 432 905,1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1 530 474,5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1 636 277,7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1 751 095,3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1 873 969,7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2 003 536,0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Оборот общественного питания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37 411,1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39 920,0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42 218,3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44 569,2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47 325,4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50 350,4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53 674,2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57 218,7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60 997,1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65 025,2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69 319,2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73 968,6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78 853,8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84 061,6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Объем платных услуг населению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214 509,7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230 875,9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248 710,6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265 380,5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283 983,6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303 896,0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325 209,4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 348 360,8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373 167,2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399 357,6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427 387,7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457 385,2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489 962,0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524 859,0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102,9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103,4</w:t>
            </w:r>
          </w:p>
        </w:tc>
      </w:tr>
      <w:tr w:rsidR="0050674A" w:rsidTr="00E86268">
        <w:trPr>
          <w:cantSplit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 xml:space="preserve">Численность </w:t>
            </w:r>
            <w:proofErr w:type="gramStart"/>
            <w:r w:rsidRPr="005C5771">
              <w:rPr>
                <w:bCs/>
                <w:sz w:val="22"/>
                <w:szCs w:val="22"/>
              </w:rPr>
              <w:t>занятых</w:t>
            </w:r>
            <w:proofErr w:type="gramEnd"/>
            <w:r w:rsidRPr="005C5771">
              <w:rPr>
                <w:bCs/>
                <w:sz w:val="22"/>
                <w:szCs w:val="22"/>
              </w:rPr>
              <w:t xml:space="preserve"> 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в экономике</w:t>
            </w:r>
            <w:r w:rsidRPr="005C57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1 958,1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  <w:highlight w:val="yellow"/>
              </w:rPr>
            </w:pPr>
            <w:r w:rsidRPr="005C5771">
              <w:rPr>
                <w:spacing w:val="-4"/>
                <w:sz w:val="22"/>
                <w:szCs w:val="22"/>
              </w:rPr>
              <w:t>1 949,5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1 943,7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1 943,8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1 945,6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1 949,5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1 951,4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1 953,4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1 957,7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1 962,2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5C5771">
              <w:rPr>
                <w:color w:val="000000"/>
                <w:sz w:val="22"/>
                <w:szCs w:val="22"/>
              </w:rPr>
              <w:t>1 966,8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Фонд среднемеся</w:t>
            </w:r>
            <w:r w:rsidRPr="005C5771">
              <w:rPr>
                <w:bCs/>
                <w:sz w:val="22"/>
                <w:szCs w:val="22"/>
              </w:rPr>
              <w:t>чной номинальной начисленной заработной платы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ценах, всего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371 105,4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401 136,0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424 967,5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451 104,4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484 793,5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523 884,7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565 642,9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610 669,8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660 134,1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714 265,0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773 549,0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837 753,6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908 124,9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984 407,4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Среднемесячная номинальная начисленная заработная плата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28 499,6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30 749,7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32 317,9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33 998,4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36 174,3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38 706,5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41 377,2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44 232,2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47 328,5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50 641,4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54 186,3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57 979,4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62 037,9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66 380,6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105,2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pacing w:val="-4"/>
                <w:sz w:val="22"/>
                <w:szCs w:val="22"/>
              </w:rPr>
            </w:pPr>
            <w:r w:rsidRPr="005C5771">
              <w:rPr>
                <w:spacing w:val="-4"/>
                <w:sz w:val="22"/>
                <w:szCs w:val="22"/>
              </w:rPr>
              <w:t>106,9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107,0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  <w:r w:rsidRPr="005C5771">
              <w:rPr>
                <w:bCs/>
                <w:sz w:val="22"/>
                <w:szCs w:val="22"/>
              </w:rPr>
              <w:t>Прибыль прибыльных предприятий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В действующих ценах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Pr="005C5771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5C5771">
              <w:rPr>
                <w:sz w:val="22"/>
                <w:szCs w:val="22"/>
              </w:rPr>
              <w:t>млн</w:t>
            </w:r>
            <w:proofErr w:type="gramEnd"/>
            <w:r w:rsidRPr="005C577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191 528,9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203 652,5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217 398,4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231 012,9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245 413,7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267 010,0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290 774,0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316 944,0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347 054,0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381 065,0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418 410,0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462 343,0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514 125,0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574 792,0</w:t>
            </w:r>
          </w:p>
        </w:tc>
      </w:tr>
      <w:tr w:rsidR="0050674A" w:rsidTr="00E86268">
        <w:trPr>
          <w:cantSplit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Темп роста </w:t>
            </w:r>
          </w:p>
          <w:p w:rsidR="0050674A" w:rsidRPr="005C5771" w:rsidRDefault="0050674A" w:rsidP="00201A79">
            <w:pPr>
              <w:widowControl w:val="0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в действующих </w:t>
            </w:r>
            <w:proofErr w:type="gramStart"/>
            <w:r w:rsidRPr="005C5771">
              <w:rPr>
                <w:sz w:val="22"/>
                <w:szCs w:val="22"/>
              </w:rPr>
              <w:t>ценах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674A" w:rsidRDefault="0050674A" w:rsidP="00201A79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 xml:space="preserve">процентов </w:t>
            </w:r>
          </w:p>
          <w:p w:rsidR="0050674A" w:rsidRPr="005C5771" w:rsidRDefault="0050674A" w:rsidP="00BB068D">
            <w:pPr>
              <w:widowControl w:val="0"/>
              <w:jc w:val="center"/>
              <w:rPr>
                <w:sz w:val="22"/>
                <w:szCs w:val="22"/>
              </w:rPr>
            </w:pPr>
            <w:r w:rsidRPr="005C5771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674A" w:rsidRPr="005C5771" w:rsidRDefault="0050674A" w:rsidP="00201A7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C5771">
              <w:rPr>
                <w:color w:val="000000"/>
                <w:sz w:val="22"/>
                <w:szCs w:val="22"/>
              </w:rPr>
              <w:t>111,8</w:t>
            </w:r>
          </w:p>
        </w:tc>
      </w:tr>
    </w:tbl>
    <w:p w:rsidR="0050674A" w:rsidRDefault="0050674A" w:rsidP="0050674A">
      <w:pPr>
        <w:jc w:val="center"/>
        <w:rPr>
          <w:sz w:val="2"/>
          <w:szCs w:val="2"/>
        </w:rPr>
      </w:pPr>
      <w:r>
        <w:rPr>
          <w:sz w:val="2"/>
          <w:szCs w:val="2"/>
        </w:rPr>
        <w:t>12013</w:t>
      </w:r>
    </w:p>
    <w:p w:rsidR="0050674A" w:rsidRDefault="0050674A" w:rsidP="0050674A">
      <w:pPr>
        <w:jc w:val="center"/>
        <w:rPr>
          <w:sz w:val="2"/>
          <w:szCs w:val="2"/>
        </w:rPr>
      </w:pPr>
    </w:p>
    <w:p w:rsidR="0050674A" w:rsidRDefault="0050674A" w:rsidP="00BB068D">
      <w:pPr>
        <w:ind w:firstLine="709"/>
        <w:jc w:val="both"/>
        <w:rPr>
          <w:sz w:val="28"/>
        </w:rPr>
      </w:pPr>
    </w:p>
    <w:p w:rsidR="0050674A" w:rsidRDefault="0050674A" w:rsidP="00BB068D">
      <w:pPr>
        <w:ind w:firstLine="709"/>
        <w:jc w:val="both"/>
        <w:rPr>
          <w:sz w:val="28"/>
        </w:rPr>
      </w:pPr>
      <w:r>
        <w:rPr>
          <w:sz w:val="28"/>
        </w:rPr>
        <w:t>* Оценка.</w:t>
      </w:r>
    </w:p>
    <w:p w:rsidR="0050674A" w:rsidRDefault="0050674A" w:rsidP="0050674A">
      <w:pPr>
        <w:rPr>
          <w:sz w:val="28"/>
        </w:rPr>
      </w:pPr>
    </w:p>
    <w:p w:rsidR="00BB068D" w:rsidRDefault="00BB068D" w:rsidP="00561DB1">
      <w:pPr>
        <w:rPr>
          <w:sz w:val="28"/>
        </w:rPr>
      </w:pPr>
    </w:p>
    <w:p w:rsidR="00BB068D" w:rsidRDefault="00BB068D" w:rsidP="00BB068D">
      <w:pPr>
        <w:rPr>
          <w:sz w:val="28"/>
        </w:rPr>
      </w:pPr>
    </w:p>
    <w:p w:rsidR="00BB068D" w:rsidRDefault="00BB068D" w:rsidP="00BB068D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BB068D" w:rsidRDefault="00BB068D" w:rsidP="00BB068D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50674A" w:rsidRDefault="00BB068D" w:rsidP="0050674A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</w:t>
      </w:r>
      <w:r>
        <w:rPr>
          <w:sz w:val="28"/>
        </w:rPr>
        <w:t xml:space="preserve"> </w:t>
      </w:r>
      <w:r w:rsidR="00370E05">
        <w:rPr>
          <w:sz w:val="28"/>
        </w:rPr>
        <w:t xml:space="preserve">                     </w:t>
      </w:r>
      <w:r>
        <w:rPr>
          <w:sz w:val="28"/>
        </w:rPr>
        <w:t xml:space="preserve">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Родионченко».</w:t>
      </w:r>
    </w:p>
    <w:p w:rsidR="0050674A" w:rsidRDefault="0050674A" w:rsidP="0050674A">
      <w:pPr>
        <w:rPr>
          <w:sz w:val="28"/>
        </w:rPr>
      </w:pPr>
    </w:p>
    <w:p w:rsidR="00BB068D" w:rsidRDefault="00BB068D" w:rsidP="00561DB1">
      <w:pPr>
        <w:rPr>
          <w:sz w:val="28"/>
        </w:rPr>
      </w:pPr>
    </w:p>
    <w:p w:rsidR="00BB068D" w:rsidRDefault="00BB068D" w:rsidP="00561DB1">
      <w:pPr>
        <w:rPr>
          <w:sz w:val="28"/>
        </w:rPr>
      </w:pPr>
    </w:p>
    <w:p w:rsidR="00BB068D" w:rsidRDefault="00BB068D" w:rsidP="00BB068D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BB068D" w:rsidRDefault="00BB068D" w:rsidP="00BB068D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E3688C" w:rsidRDefault="00BB068D" w:rsidP="00BB068D">
      <w:pPr>
        <w:rPr>
          <w:sz w:val="28"/>
          <w:szCs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E3688C" w:rsidSect="00E86268">
      <w:footerReference w:type="even" r:id="rId10"/>
      <w:footerReference w:type="default" r:id="rId11"/>
      <w:pgSz w:w="23814" w:h="16840" w:orient="landscape" w:code="8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68" w:rsidRDefault="00E86268">
      <w:r>
        <w:separator/>
      </w:r>
    </w:p>
  </w:endnote>
  <w:endnote w:type="continuationSeparator" w:id="0">
    <w:p w:rsidR="00E86268" w:rsidRDefault="00E8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68" w:rsidRDefault="00E86268" w:rsidP="0050674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D6880">
      <w:rPr>
        <w:rStyle w:val="ab"/>
        <w:noProof/>
      </w:rPr>
      <w:t>1</w:t>
    </w:r>
    <w:r>
      <w:rPr>
        <w:rStyle w:val="ab"/>
      </w:rPr>
      <w:fldChar w:fldCharType="end"/>
    </w:r>
  </w:p>
  <w:p w:rsidR="00BB068D" w:rsidRPr="00BB068D" w:rsidRDefault="00BB068D">
    <w:pPr>
      <w:rPr>
        <w:lang w:val="en-US"/>
      </w:rPr>
    </w:pPr>
    <w:r>
      <w:fldChar w:fldCharType="begin"/>
    </w:r>
    <w:r w:rsidRPr="00BB068D">
      <w:rPr>
        <w:lang w:val="en-US"/>
      </w:rPr>
      <w:instrText xml:space="preserve"> FILENAME  \p  \* MERGEFORMAT </w:instrText>
    </w:r>
    <w:r>
      <w:fldChar w:fldCharType="separate"/>
    </w:r>
    <w:r w:rsidR="00B3043D">
      <w:rPr>
        <w:noProof/>
        <w:lang w:val="en-US"/>
      </w:rPr>
      <w:t>Y:\ORST\Rpo\rpo684.f18.docx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68" w:rsidRDefault="00E8626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86268" w:rsidRDefault="00E86268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68" w:rsidRDefault="00E8626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D6880">
      <w:rPr>
        <w:rStyle w:val="ab"/>
        <w:noProof/>
      </w:rPr>
      <w:t>2</w:t>
    </w:r>
    <w:r>
      <w:rPr>
        <w:rStyle w:val="ab"/>
      </w:rPr>
      <w:fldChar w:fldCharType="end"/>
    </w:r>
  </w:p>
  <w:p w:rsidR="00E86268" w:rsidRPr="00201A79" w:rsidRDefault="00E86268">
    <w:pPr>
      <w:rPr>
        <w:lang w:val="en-US"/>
      </w:rPr>
    </w:pPr>
    <w:r>
      <w:fldChar w:fldCharType="begin"/>
    </w:r>
    <w:r w:rsidRPr="00201A79">
      <w:rPr>
        <w:lang w:val="en-US"/>
      </w:rPr>
      <w:instrText xml:space="preserve"> FILENAME  \p  \* MERGEFORMAT </w:instrText>
    </w:r>
    <w:r>
      <w:fldChar w:fldCharType="separate"/>
    </w:r>
    <w:r w:rsidR="00B3043D">
      <w:rPr>
        <w:noProof/>
        <w:lang w:val="en-US"/>
      </w:rPr>
      <w:t>Y:\ORST\Rpo\rpo684.f18.docx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68" w:rsidRDefault="00E86268">
      <w:r>
        <w:separator/>
      </w:r>
    </w:p>
  </w:footnote>
  <w:footnote w:type="continuationSeparator" w:id="0">
    <w:p w:rsidR="00E86268" w:rsidRDefault="00E86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A052B"/>
    <w:multiLevelType w:val="hybridMultilevel"/>
    <w:tmpl w:val="5562FCFC"/>
    <w:lvl w:ilvl="0" w:tplc="49FCD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8C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C7146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01A79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70E05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0674A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47E2D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292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043D"/>
    <w:rsid w:val="00B31114"/>
    <w:rsid w:val="00B35935"/>
    <w:rsid w:val="00B37E63"/>
    <w:rsid w:val="00B444A2"/>
    <w:rsid w:val="00B62CFB"/>
    <w:rsid w:val="00B72D61"/>
    <w:rsid w:val="00B8231A"/>
    <w:rsid w:val="00BB068D"/>
    <w:rsid w:val="00BB55C0"/>
    <w:rsid w:val="00BC0920"/>
    <w:rsid w:val="00BD688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3688C"/>
    <w:rsid w:val="00E61F30"/>
    <w:rsid w:val="00E657E1"/>
    <w:rsid w:val="00E67DF0"/>
    <w:rsid w:val="00E7274C"/>
    <w:rsid w:val="00E74E00"/>
    <w:rsid w:val="00E75C57"/>
    <w:rsid w:val="00E76A4E"/>
    <w:rsid w:val="00E86268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BE3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88C"/>
    <w:rPr>
      <w:rFonts w:ascii="AG Souvenir" w:hAnsi="AG Souvenir"/>
      <w:b/>
      <w:spacing w:val="38"/>
      <w:sz w:val="28"/>
    </w:rPr>
  </w:style>
  <w:style w:type="character" w:customStyle="1" w:styleId="a4">
    <w:name w:val="Основной текст Знак"/>
    <w:basedOn w:val="a0"/>
    <w:link w:val="a3"/>
    <w:rsid w:val="00E3688C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3688C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E3688C"/>
  </w:style>
  <w:style w:type="character" w:customStyle="1" w:styleId="aa">
    <w:name w:val="Верхний колонтитул Знак"/>
    <w:basedOn w:val="a0"/>
    <w:link w:val="a9"/>
    <w:rsid w:val="00E3688C"/>
  </w:style>
  <w:style w:type="paragraph" w:styleId="ae">
    <w:name w:val="List Paragraph"/>
    <w:basedOn w:val="a"/>
    <w:uiPriority w:val="34"/>
    <w:qFormat/>
    <w:rsid w:val="00E36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BE3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88C"/>
    <w:rPr>
      <w:rFonts w:ascii="AG Souvenir" w:hAnsi="AG Souvenir"/>
      <w:b/>
      <w:spacing w:val="38"/>
      <w:sz w:val="28"/>
    </w:rPr>
  </w:style>
  <w:style w:type="character" w:customStyle="1" w:styleId="a4">
    <w:name w:val="Основной текст Знак"/>
    <w:basedOn w:val="a0"/>
    <w:link w:val="a3"/>
    <w:rsid w:val="00E3688C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3688C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E3688C"/>
  </w:style>
  <w:style w:type="character" w:customStyle="1" w:styleId="aa">
    <w:name w:val="Верхний колонтитул Знак"/>
    <w:basedOn w:val="a0"/>
    <w:link w:val="a9"/>
    <w:rsid w:val="00E3688C"/>
  </w:style>
  <w:style w:type="paragraph" w:styleId="ae">
    <w:name w:val="List Paragraph"/>
    <w:basedOn w:val="a"/>
    <w:uiPriority w:val="34"/>
    <w:qFormat/>
    <w:rsid w:val="00E3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Правительства-2017</Template>
  <TotalTime>41</TotalTime>
  <Pages>9</Pages>
  <Words>2859</Words>
  <Characters>14737</Characters>
  <Application>Microsoft Office Word</Application>
  <DocSecurity>0</DocSecurity>
  <Lines>122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8</cp:revision>
  <cp:lastPrinted>2018-11-22T10:53:00Z</cp:lastPrinted>
  <dcterms:created xsi:type="dcterms:W3CDTF">2018-11-22T07:26:00Z</dcterms:created>
  <dcterms:modified xsi:type="dcterms:W3CDTF">2018-11-30T06:55:00Z</dcterms:modified>
</cp:coreProperties>
</file>